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6D3F68" w14:textId="77777777" w:rsidR="008875C9" w:rsidRPr="0027267E" w:rsidRDefault="008875C9" w:rsidP="008875C9">
      <w:pPr>
        <w:pStyle w:val="Heading1"/>
        <w:rPr>
          <w:lang w:val="nb-NO"/>
        </w:rPr>
      </w:pPr>
      <w:r w:rsidRPr="0027267E">
        <w:rPr>
          <w:lang w:val="nb-NO"/>
        </w:rPr>
        <w:t>Opplysninger om prosjektet</w:t>
      </w:r>
    </w:p>
    <w:p w14:paraId="08267504" w14:textId="77777777" w:rsidR="000729B4" w:rsidRDefault="000729B4" w:rsidP="000729B4"/>
    <w:p w14:paraId="4663D413" w14:textId="77777777" w:rsidR="008875C9" w:rsidRPr="0027267E" w:rsidRDefault="008875C9" w:rsidP="008875C9">
      <w:pPr>
        <w:rPr>
          <w:lang w:val="nb-NO"/>
        </w:rPr>
      </w:pPr>
    </w:p>
    <w:p w14:paraId="7ECBAA86" w14:textId="77777777" w:rsidR="008875C9" w:rsidRPr="0027267E" w:rsidRDefault="008875C9" w:rsidP="008875C9">
      <w:pPr>
        <w:pStyle w:val="Heading2"/>
        <w:keepNext w:val="0"/>
        <w:keepLines w:val="0"/>
        <w:numPr>
          <w:ilvl w:val="0"/>
          <w:numId w:val="5"/>
        </w:numPr>
        <w:spacing w:before="120" w:after="60"/>
        <w:contextualSpacing/>
        <w:rPr>
          <w:lang w:val="nb-NO"/>
        </w:rPr>
      </w:pPr>
      <w:r w:rsidRPr="0027267E">
        <w:rPr>
          <w:lang w:val="nb-NO"/>
        </w:rPr>
        <w:t>Bakgrunn</w:t>
      </w:r>
    </w:p>
    <w:p w14:paraId="6659DDC6" w14:textId="730AA210" w:rsidR="008875C9" w:rsidRPr="0027267E" w:rsidRDefault="0015449B" w:rsidP="008875C9">
      <w:pPr>
        <w:rPr>
          <w:lang w:val="nb-NO"/>
        </w:rPr>
      </w:pPr>
      <w:r w:rsidRPr="0027267E">
        <w:rPr>
          <w:lang w:val="nb-NO"/>
        </w:rPr>
        <w:t>Eiendoms</w:t>
      </w:r>
      <w:r>
        <w:rPr>
          <w:lang w:val="nb-NO"/>
        </w:rPr>
        <w:t>avdelinga</w:t>
      </w:r>
      <w:r w:rsidR="008875C9" w:rsidRPr="0027267E">
        <w:rPr>
          <w:lang w:val="nb-NO"/>
        </w:rPr>
        <w:t xml:space="preserve"> har ansvar for drift, vedlikehold og utvikling av </w:t>
      </w:r>
      <w:r w:rsidR="00ED5ABA">
        <w:rPr>
          <w:lang w:val="nb-NO"/>
        </w:rPr>
        <w:t>VL</w:t>
      </w:r>
      <w:r w:rsidR="008875C9" w:rsidRPr="0027267E">
        <w:rPr>
          <w:lang w:val="nb-NO"/>
        </w:rPr>
        <w:t>FK sin eiendomsmasse. Eiendommene er i hovedsak videregående skoler spredd over hele fylket</w:t>
      </w:r>
      <w:r w:rsidR="005B1CD5">
        <w:rPr>
          <w:lang w:val="nb-NO"/>
        </w:rPr>
        <w:t>, i tillegg til noen administrasjonsbygg og bussanlegg.</w:t>
      </w:r>
    </w:p>
    <w:p w14:paraId="209DE1F4" w14:textId="77777777" w:rsidR="008875C9" w:rsidRPr="0027267E" w:rsidRDefault="008875C9" w:rsidP="008875C9">
      <w:pPr>
        <w:rPr>
          <w:lang w:val="nb-NO"/>
        </w:rPr>
      </w:pPr>
    </w:p>
    <w:p w14:paraId="63F20C21" w14:textId="54EE5FF6" w:rsidR="008875C9" w:rsidRPr="0027267E" w:rsidRDefault="005B1CD5" w:rsidP="008875C9">
      <w:pPr>
        <w:rPr>
          <w:lang w:val="nb-NO"/>
        </w:rPr>
      </w:pPr>
      <w:r>
        <w:rPr>
          <w:lang w:val="nb-NO"/>
        </w:rPr>
        <w:t xml:space="preserve">Dette prosjektet gjelder montering av solceller på Bømlo vgs. Prosjektet er en av flere prosjekter hvor det skal etableres solcelleanlegg på taket i løpet av de neste årene. </w:t>
      </w:r>
    </w:p>
    <w:p w14:paraId="57C83A8F" w14:textId="77777777" w:rsidR="008875C9" w:rsidRPr="0027267E" w:rsidRDefault="008875C9" w:rsidP="008875C9">
      <w:pPr>
        <w:pStyle w:val="Heading2"/>
        <w:keepNext w:val="0"/>
        <w:keepLines w:val="0"/>
        <w:numPr>
          <w:ilvl w:val="0"/>
          <w:numId w:val="5"/>
        </w:numPr>
        <w:spacing w:before="120" w:after="60"/>
        <w:contextualSpacing/>
        <w:rPr>
          <w:lang w:val="nb-NO"/>
        </w:rPr>
      </w:pPr>
      <w:r w:rsidRPr="0027267E">
        <w:rPr>
          <w:lang w:val="nb-NO"/>
        </w:rPr>
        <w:t>Prosjektdokumenter</w:t>
      </w:r>
    </w:p>
    <w:p w14:paraId="377B615B" w14:textId="77777777" w:rsidR="008875C9" w:rsidRPr="0027267E" w:rsidRDefault="008875C9" w:rsidP="008875C9">
      <w:pPr>
        <w:pStyle w:val="ListBullet"/>
        <w:tabs>
          <w:tab w:val="num" w:pos="360"/>
        </w:tabs>
        <w:rPr>
          <w:lang w:val="nb-NO"/>
        </w:rPr>
      </w:pPr>
      <w:r w:rsidRPr="0027267E">
        <w:rPr>
          <w:lang w:val="nb-NO"/>
        </w:rPr>
        <w:t>Konkurransegrunnlaget med tilbudsinnbydelse og tilbudsskjema</w:t>
      </w:r>
    </w:p>
    <w:p w14:paraId="1352BEFF" w14:textId="77777777" w:rsidR="008875C9" w:rsidRPr="0027267E" w:rsidRDefault="008875C9" w:rsidP="008875C9">
      <w:pPr>
        <w:pStyle w:val="ListBullet"/>
        <w:tabs>
          <w:tab w:val="num" w:pos="360"/>
        </w:tabs>
        <w:rPr>
          <w:lang w:val="nb-NO"/>
        </w:rPr>
      </w:pPr>
      <w:r w:rsidRPr="0027267E">
        <w:rPr>
          <w:lang w:val="nb-NO"/>
        </w:rPr>
        <w:t>Vedlegg som fremgår av innholdsfortegnelsen i konkurransegrunnlaget</w:t>
      </w:r>
    </w:p>
    <w:p w14:paraId="6875F56E" w14:textId="77777777" w:rsidR="008875C9" w:rsidRPr="0027267E" w:rsidRDefault="008875C9" w:rsidP="008875C9">
      <w:pPr>
        <w:rPr>
          <w:sz w:val="24"/>
          <w:lang w:val="nb-NO"/>
        </w:rPr>
      </w:pPr>
    </w:p>
    <w:p w14:paraId="10557107" w14:textId="77777777" w:rsidR="008875C9" w:rsidRPr="0027267E" w:rsidRDefault="008875C9" w:rsidP="008875C9">
      <w:pPr>
        <w:pStyle w:val="Heading2"/>
        <w:keepNext w:val="0"/>
        <w:keepLines w:val="0"/>
        <w:numPr>
          <w:ilvl w:val="0"/>
          <w:numId w:val="5"/>
        </w:numPr>
        <w:spacing w:before="120" w:after="60"/>
        <w:contextualSpacing/>
        <w:rPr>
          <w:lang w:val="nb-NO"/>
        </w:rPr>
      </w:pPr>
      <w:r w:rsidRPr="0027267E">
        <w:rPr>
          <w:lang w:val="nb-NO"/>
        </w:rPr>
        <w:t xml:space="preserve">Organisasjon </w:t>
      </w:r>
    </w:p>
    <w:p w14:paraId="38DDDAE2" w14:textId="77777777" w:rsidR="008875C9" w:rsidRPr="0027267E" w:rsidRDefault="008875C9" w:rsidP="008875C9">
      <w:pPr>
        <w:rPr>
          <w:lang w:val="nb-NO"/>
        </w:rPr>
      </w:pPr>
    </w:p>
    <w:p w14:paraId="3222D290" w14:textId="77777777" w:rsidR="008875C9" w:rsidRPr="0027267E" w:rsidRDefault="008875C9" w:rsidP="008875C9">
      <w:pPr>
        <w:rPr>
          <w:u w:val="single"/>
          <w:lang w:val="nb-NO"/>
        </w:rPr>
      </w:pPr>
      <w:r w:rsidRPr="0027267E">
        <w:rPr>
          <w:u w:val="single"/>
          <w:lang w:val="nb-NO"/>
        </w:rPr>
        <w:t xml:space="preserve">Byggherre er: </w:t>
      </w:r>
    </w:p>
    <w:p w14:paraId="7CF4BC92" w14:textId="77777777" w:rsidR="008875C9" w:rsidRPr="0027267E" w:rsidRDefault="00A30905" w:rsidP="008875C9">
      <w:pPr>
        <w:rPr>
          <w:lang w:val="nb-NO"/>
        </w:rPr>
      </w:pPr>
      <w:r>
        <w:rPr>
          <w:lang w:val="nb-NO"/>
        </w:rPr>
        <w:t>Vestland</w:t>
      </w:r>
      <w:r w:rsidR="008875C9" w:rsidRPr="0027267E">
        <w:rPr>
          <w:lang w:val="nb-NO"/>
        </w:rPr>
        <w:t xml:space="preserve"> fylkeskommune </w:t>
      </w:r>
    </w:p>
    <w:p w14:paraId="383F9E63" w14:textId="77777777" w:rsidR="005B1CD5" w:rsidRPr="0027267E" w:rsidRDefault="005B1CD5" w:rsidP="005B1CD5">
      <w:pPr>
        <w:rPr>
          <w:lang w:val="nb-NO"/>
        </w:rPr>
      </w:pPr>
      <w:proofErr w:type="spellStart"/>
      <w:r w:rsidRPr="0027267E">
        <w:rPr>
          <w:lang w:val="nb-NO"/>
        </w:rPr>
        <w:t>Eigedomsavdelingen</w:t>
      </w:r>
      <w:proofErr w:type="spellEnd"/>
      <w:r w:rsidRPr="0027267E">
        <w:rPr>
          <w:lang w:val="nb-NO"/>
        </w:rPr>
        <w:t>, Postboks 7900, 5020 Bergen</w:t>
      </w:r>
    </w:p>
    <w:p w14:paraId="7BAC0D42" w14:textId="77777777" w:rsidR="005B1CD5" w:rsidRPr="0027267E" w:rsidRDefault="005B1CD5" w:rsidP="005B1CD5">
      <w:pPr>
        <w:rPr>
          <w:lang w:val="nb-NO"/>
        </w:rPr>
      </w:pPr>
      <w:r w:rsidRPr="00F249BE">
        <w:rPr>
          <w:lang w:val="nb-NO"/>
        </w:rPr>
        <w:t xml:space="preserve">Kontaktperson: </w:t>
      </w:r>
      <w:r>
        <w:rPr>
          <w:lang w:val="nb-NO"/>
        </w:rPr>
        <w:t xml:space="preserve">Gro Brodahl Frederich, tlf.nr. 482 12 777, e-post: </w:t>
      </w:r>
      <w:hyperlink r:id="rId10" w:history="1">
        <w:r w:rsidRPr="00D65C44">
          <w:rPr>
            <w:rStyle w:val="Hyperlink"/>
            <w:lang w:val="nb-NO"/>
          </w:rPr>
          <w:t>Gro.brodahl.frederich@vlkf.no</w:t>
        </w:r>
      </w:hyperlink>
      <w:r>
        <w:rPr>
          <w:lang w:val="nb-NO"/>
        </w:rPr>
        <w:t xml:space="preserve"> </w:t>
      </w:r>
    </w:p>
    <w:p w14:paraId="1285A041" w14:textId="77777777" w:rsidR="005B1CD5" w:rsidRPr="0027267E" w:rsidRDefault="005B1CD5" w:rsidP="005B1CD5">
      <w:pPr>
        <w:rPr>
          <w:lang w:val="nb-NO"/>
        </w:rPr>
      </w:pPr>
    </w:p>
    <w:p w14:paraId="2B619A15" w14:textId="77777777" w:rsidR="005B1CD5" w:rsidRPr="0027267E" w:rsidRDefault="005B1CD5" w:rsidP="005B1CD5">
      <w:pPr>
        <w:rPr>
          <w:u w:val="single"/>
          <w:lang w:val="nb-NO"/>
        </w:rPr>
      </w:pPr>
      <w:r w:rsidRPr="0027267E">
        <w:rPr>
          <w:u w:val="single"/>
          <w:lang w:val="nb-NO"/>
        </w:rPr>
        <w:t>Oppdragsansvarlig:</w:t>
      </w:r>
    </w:p>
    <w:p w14:paraId="5A60E182" w14:textId="77777777" w:rsidR="005B1CD5" w:rsidRDefault="005B1CD5" w:rsidP="005B1CD5">
      <w:pPr>
        <w:rPr>
          <w:lang w:val="nb-NO"/>
        </w:rPr>
      </w:pPr>
      <w:r>
        <w:rPr>
          <w:lang w:val="nb-NO"/>
        </w:rPr>
        <w:t>Vestland fylkeskommune v/Eiendomsdirektør Jan Tore Rosenlund</w:t>
      </w:r>
    </w:p>
    <w:p w14:paraId="51B815D0" w14:textId="77777777" w:rsidR="005B1CD5" w:rsidRPr="0027267E" w:rsidRDefault="005B1CD5" w:rsidP="005B1CD5">
      <w:pPr>
        <w:rPr>
          <w:lang w:val="nb-NO"/>
        </w:rPr>
      </w:pPr>
      <w:proofErr w:type="spellStart"/>
      <w:r w:rsidRPr="0027267E">
        <w:rPr>
          <w:lang w:val="nb-NO"/>
        </w:rPr>
        <w:t>Eigedomsavdelingen</w:t>
      </w:r>
      <w:proofErr w:type="spellEnd"/>
      <w:r w:rsidRPr="0027267E">
        <w:rPr>
          <w:lang w:val="nb-NO"/>
        </w:rPr>
        <w:t>, Postboks 7900, 5020 Bergen</w:t>
      </w:r>
    </w:p>
    <w:p w14:paraId="1E29A162" w14:textId="77777777" w:rsidR="005B1CD5" w:rsidRPr="00796FA4" w:rsidRDefault="005B1CD5" w:rsidP="005B1CD5">
      <w:pPr>
        <w:rPr>
          <w:lang w:val="nb-NO"/>
        </w:rPr>
      </w:pPr>
      <w:r w:rsidRPr="00F54BB5">
        <w:rPr>
          <w:lang w:val="nb-NO"/>
        </w:rPr>
        <w:t xml:space="preserve">Kontaktperson: </w:t>
      </w:r>
      <w:r>
        <w:rPr>
          <w:lang w:val="nb-NO"/>
        </w:rPr>
        <w:t xml:space="preserve">Jan Tore Rosenlund, tlf.nr. </w:t>
      </w:r>
      <w:r w:rsidRPr="00EB4BAA">
        <w:rPr>
          <w:lang w:val="nb-NO"/>
        </w:rPr>
        <w:t xml:space="preserve">916 74 73, epost: </w:t>
      </w:r>
      <w:hyperlink r:id="rId11" w:history="1">
        <w:r w:rsidRPr="008264E7">
          <w:rPr>
            <w:rStyle w:val="Hyperlink"/>
            <w:lang w:val="nb-NO"/>
          </w:rPr>
          <w:t>Jan.tore.rosenlund@vlfk.no</w:t>
        </w:r>
      </w:hyperlink>
      <w:r>
        <w:rPr>
          <w:lang w:val="nb-NO"/>
        </w:rPr>
        <w:t xml:space="preserve"> </w:t>
      </w:r>
    </w:p>
    <w:p w14:paraId="3E20F7C1" w14:textId="77777777" w:rsidR="005B1CD5" w:rsidRPr="00F54BB5" w:rsidRDefault="005B1CD5" w:rsidP="005B1CD5">
      <w:pPr>
        <w:rPr>
          <w:lang w:val="nb-NO"/>
        </w:rPr>
      </w:pPr>
    </w:p>
    <w:p w14:paraId="11CD8813" w14:textId="77777777" w:rsidR="005B1CD5" w:rsidRPr="00E37F3A" w:rsidRDefault="005B1CD5" w:rsidP="005B1CD5">
      <w:pPr>
        <w:rPr>
          <w:u w:val="single"/>
          <w:lang w:val="nb-NO"/>
        </w:rPr>
      </w:pPr>
      <w:r w:rsidRPr="00E37F3A">
        <w:rPr>
          <w:u w:val="single"/>
          <w:lang w:val="nb-NO"/>
        </w:rPr>
        <w:t>Kontaktpersoner</w:t>
      </w:r>
    </w:p>
    <w:p w14:paraId="14E9F608" w14:textId="347CF93C" w:rsidR="005B1CD5" w:rsidRPr="00C87063" w:rsidRDefault="005B1CD5" w:rsidP="005B1CD5">
      <w:pPr>
        <w:rPr>
          <w:rStyle w:val="Hyperlink"/>
          <w:lang w:val="nb-NO"/>
        </w:rPr>
      </w:pPr>
      <w:r w:rsidRPr="00C87063">
        <w:rPr>
          <w:lang w:val="nb-NO"/>
        </w:rPr>
        <w:t xml:space="preserve">Driftsleder: </w:t>
      </w:r>
      <w:r w:rsidRPr="00C87063">
        <w:rPr>
          <w:lang w:val="nb-NO"/>
        </w:rPr>
        <w:tab/>
      </w:r>
      <w:r>
        <w:rPr>
          <w:lang w:val="nb-NO"/>
        </w:rPr>
        <w:t>Otto Jensen</w:t>
      </w:r>
      <w:r w:rsidRPr="00C87063">
        <w:rPr>
          <w:lang w:val="nb-NO"/>
        </w:rPr>
        <w:t>,</w:t>
      </w:r>
      <w:r>
        <w:rPr>
          <w:lang w:val="nb-NO"/>
        </w:rPr>
        <w:t xml:space="preserve"> </w:t>
      </w:r>
      <w:r w:rsidRPr="00C87063">
        <w:rPr>
          <w:lang w:val="nb-NO"/>
        </w:rPr>
        <w:t>mobil:</w:t>
      </w:r>
      <w:r>
        <w:rPr>
          <w:lang w:val="nb-NO"/>
        </w:rPr>
        <w:t xml:space="preserve"> 951 97 586</w:t>
      </w:r>
      <w:r w:rsidRPr="00C87063">
        <w:rPr>
          <w:lang w:val="nb-NO"/>
        </w:rPr>
        <w:t xml:space="preserve">, e-post: </w:t>
      </w:r>
      <w:hyperlink r:id="rId12" w:history="1">
        <w:r w:rsidRPr="0026178A">
          <w:rPr>
            <w:rStyle w:val="Hyperlink"/>
            <w:lang w:val="nb-NO"/>
          </w:rPr>
          <w:t>otto.jensen@online.no</w:t>
        </w:r>
      </w:hyperlink>
      <w:r>
        <w:rPr>
          <w:lang w:val="nb-NO"/>
        </w:rPr>
        <w:t xml:space="preserve"> </w:t>
      </w:r>
      <w:r w:rsidRPr="00001F1C">
        <w:rPr>
          <w:lang w:val="nb-NO"/>
        </w:rPr>
        <w:t xml:space="preserve"> </w:t>
      </w:r>
      <w:r w:rsidRPr="00C87063">
        <w:rPr>
          <w:lang w:val="nb-NO"/>
        </w:rPr>
        <w:tab/>
      </w:r>
      <w:r w:rsidRPr="00C87063">
        <w:rPr>
          <w:rFonts w:eastAsia="Times New Roman"/>
          <w:lang w:val="nb-NO" w:eastAsia="nb-NO"/>
        </w:rPr>
        <w:t xml:space="preserve"> </w:t>
      </w:r>
    </w:p>
    <w:p w14:paraId="6E903C10" w14:textId="77777777" w:rsidR="005B1CD5" w:rsidRPr="00C87063" w:rsidRDefault="005B1CD5" w:rsidP="005B1CD5">
      <w:pPr>
        <w:rPr>
          <w:lang w:val="nb-NO"/>
        </w:rPr>
      </w:pPr>
    </w:p>
    <w:p w14:paraId="2E5D23A1" w14:textId="77777777" w:rsidR="005B1CD5" w:rsidRPr="001B796A" w:rsidRDefault="005B1CD5" w:rsidP="005B1CD5">
      <w:pPr>
        <w:rPr>
          <w:rStyle w:val="Hyperlink"/>
        </w:rPr>
      </w:pPr>
      <w:r w:rsidRPr="001B796A">
        <w:t xml:space="preserve">EL: </w:t>
      </w:r>
      <w:r w:rsidRPr="001B796A">
        <w:tab/>
      </w:r>
      <w:r w:rsidRPr="001B796A">
        <w:tab/>
        <w:t xml:space="preserve">Bjørn Eivind Lunde, </w:t>
      </w:r>
      <w:r w:rsidRPr="001B796A">
        <w:tab/>
        <w:t xml:space="preserve">mobil: 902 08 555, e-post: </w:t>
      </w:r>
      <w:hyperlink r:id="rId13" w:history="1">
        <w:r w:rsidRPr="001B796A">
          <w:rPr>
            <w:rStyle w:val="Hyperlink"/>
          </w:rPr>
          <w:t>Bjorn.eivind.lunde</w:t>
        </w:r>
        <w:r w:rsidRPr="001B796A">
          <w:rPr>
            <w:rStyle w:val="Hyperlink"/>
            <w:rFonts w:cs="Arial"/>
          </w:rPr>
          <w:t>@</w:t>
        </w:r>
        <w:r w:rsidRPr="001B796A">
          <w:rPr>
            <w:rStyle w:val="Hyperlink"/>
          </w:rPr>
          <w:t>vlfk.no</w:t>
        </w:r>
      </w:hyperlink>
    </w:p>
    <w:p w14:paraId="462CAE08" w14:textId="77777777" w:rsidR="005B1CD5" w:rsidRPr="001B796A" w:rsidRDefault="005B1CD5" w:rsidP="005B1CD5"/>
    <w:p w14:paraId="3B1D3AE1" w14:textId="77777777" w:rsidR="005B1CD5" w:rsidRPr="00FF31E4" w:rsidRDefault="005B1CD5" w:rsidP="005B1CD5">
      <w:r w:rsidRPr="00FF31E4">
        <w:t xml:space="preserve">BIM: </w:t>
      </w:r>
      <w:r>
        <w:tab/>
      </w:r>
      <w:r>
        <w:tab/>
      </w:r>
      <w:r w:rsidRPr="00FF31E4">
        <w:t>Ånond Rakotofiringa Viki</w:t>
      </w:r>
      <w:r>
        <w:t xml:space="preserve"> mobil: 918 77 276</w:t>
      </w:r>
      <w:r w:rsidRPr="00FF31E4">
        <w:t xml:space="preserve">, e-post: </w:t>
      </w:r>
      <w:hyperlink r:id="rId14" w:history="1">
        <w:r w:rsidRPr="008264E7">
          <w:rPr>
            <w:rStyle w:val="Hyperlink"/>
          </w:rPr>
          <w:t>Anond.viki</w:t>
        </w:r>
        <w:r w:rsidRPr="008264E7">
          <w:rPr>
            <w:rStyle w:val="Hyperlink"/>
            <w:rFonts w:cs="Arial"/>
          </w:rPr>
          <w:t>@</w:t>
        </w:r>
        <w:r w:rsidRPr="008264E7">
          <w:rPr>
            <w:rStyle w:val="Hyperlink"/>
          </w:rPr>
          <w:t>vlfk.no</w:t>
        </w:r>
      </w:hyperlink>
    </w:p>
    <w:p w14:paraId="0D0C302F" w14:textId="77777777" w:rsidR="008875C9" w:rsidRPr="005B1CD5" w:rsidRDefault="008875C9" w:rsidP="008875C9"/>
    <w:p w14:paraId="27A141BC" w14:textId="77777777" w:rsidR="008875C9" w:rsidRPr="0027267E" w:rsidRDefault="008875C9" w:rsidP="008875C9">
      <w:pPr>
        <w:pStyle w:val="Heading2"/>
        <w:keepNext w:val="0"/>
        <w:keepLines w:val="0"/>
        <w:numPr>
          <w:ilvl w:val="0"/>
          <w:numId w:val="5"/>
        </w:numPr>
        <w:spacing w:before="120" w:after="60"/>
        <w:contextualSpacing/>
        <w:rPr>
          <w:lang w:val="nb-NO"/>
        </w:rPr>
      </w:pPr>
      <w:r w:rsidRPr="0027267E">
        <w:rPr>
          <w:lang w:val="nb-NO"/>
        </w:rPr>
        <w:t>Beliggenhet og adkomst</w:t>
      </w:r>
    </w:p>
    <w:p w14:paraId="706387C9" w14:textId="77777777" w:rsidR="008875C9" w:rsidRPr="0027267E" w:rsidRDefault="008875C9" w:rsidP="008875C9">
      <w:pPr>
        <w:rPr>
          <w:lang w:val="nb-NO"/>
        </w:rPr>
      </w:pPr>
    </w:p>
    <w:p w14:paraId="355D1697" w14:textId="22D63150" w:rsidR="008875C9" w:rsidRDefault="005B1CD5" w:rsidP="008875C9">
      <w:r w:rsidRPr="005B1CD5">
        <w:t xml:space="preserve">Bømlo </w:t>
      </w:r>
      <w:proofErr w:type="spellStart"/>
      <w:r w:rsidRPr="005B1CD5">
        <w:t>vgs</w:t>
      </w:r>
      <w:proofErr w:type="spellEnd"/>
      <w:r w:rsidRPr="005B1CD5">
        <w:t xml:space="preserve"> ligger i </w:t>
      </w:r>
      <w:proofErr w:type="spellStart"/>
      <w:r w:rsidRPr="005B1CD5">
        <w:t>Leitedåvane</w:t>
      </w:r>
      <w:proofErr w:type="spellEnd"/>
      <w:r w:rsidRPr="005B1CD5">
        <w:t xml:space="preserve"> 8, nær </w:t>
      </w:r>
      <w:proofErr w:type="spellStart"/>
      <w:r w:rsidRPr="005B1CD5">
        <w:t>Svort</w:t>
      </w:r>
      <w:r>
        <w:t>land</w:t>
      </w:r>
      <w:proofErr w:type="spellEnd"/>
      <w:r>
        <w:t xml:space="preserve"> sentrum i Bømlo kommune. </w:t>
      </w:r>
    </w:p>
    <w:p w14:paraId="2446308C" w14:textId="78B0028C" w:rsidR="00DD1257" w:rsidRPr="005B1CD5" w:rsidRDefault="00DD1257" w:rsidP="008875C9">
      <w:r w:rsidRPr="00DD1257">
        <w:rPr>
          <w:noProof/>
        </w:rPr>
        <w:drawing>
          <wp:inline distT="0" distB="0" distL="0" distR="0" wp14:anchorId="135EB477" wp14:editId="13032869">
            <wp:extent cx="5540991" cy="3886310"/>
            <wp:effectExtent l="0" t="0" r="3175" b="0"/>
            <wp:docPr id="160820981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82098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583678" cy="3916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388056" w14:textId="57B051AA" w:rsidR="008875C9" w:rsidRPr="0027267E" w:rsidRDefault="008875C9" w:rsidP="008875C9">
      <w:pPr>
        <w:pStyle w:val="Heading2"/>
        <w:keepNext w:val="0"/>
        <w:keepLines w:val="0"/>
        <w:numPr>
          <w:ilvl w:val="0"/>
          <w:numId w:val="5"/>
        </w:numPr>
        <w:spacing w:before="120" w:after="60"/>
        <w:contextualSpacing/>
        <w:rPr>
          <w:lang w:val="nb-NO"/>
        </w:rPr>
      </w:pPr>
      <w:r w:rsidRPr="0027267E">
        <w:rPr>
          <w:lang w:val="nb-NO"/>
        </w:rPr>
        <w:t>Oppdragets art og omfang</w:t>
      </w:r>
    </w:p>
    <w:p w14:paraId="5D15CC9C" w14:textId="18850EFD" w:rsidR="00CF0222" w:rsidRDefault="00CF0222" w:rsidP="008875C9">
      <w:pPr>
        <w:rPr>
          <w:lang w:val="nb-NO"/>
        </w:rPr>
      </w:pPr>
      <w:r>
        <w:rPr>
          <w:lang w:val="nb-NO"/>
        </w:rPr>
        <w:t xml:space="preserve">Det skal monteres solcelleanlegg på </w:t>
      </w:r>
      <w:r w:rsidR="00490FF9">
        <w:rPr>
          <w:lang w:val="nb-NO"/>
        </w:rPr>
        <w:t xml:space="preserve">deler av taket til </w:t>
      </w:r>
      <w:r>
        <w:rPr>
          <w:lang w:val="nb-NO"/>
        </w:rPr>
        <w:t>Bømlo vgs</w:t>
      </w:r>
      <w:r w:rsidR="00490FF9">
        <w:rPr>
          <w:lang w:val="nb-NO"/>
        </w:rPr>
        <w:t>.</w:t>
      </w:r>
    </w:p>
    <w:p w14:paraId="70F06839" w14:textId="77777777" w:rsidR="00490FF9" w:rsidRDefault="00490FF9" w:rsidP="008875C9">
      <w:pPr>
        <w:rPr>
          <w:lang w:val="nb-NO"/>
        </w:rPr>
      </w:pPr>
    </w:p>
    <w:p w14:paraId="668420E7" w14:textId="66BE9392" w:rsidR="00490FF9" w:rsidRDefault="00490FF9" w:rsidP="008875C9">
      <w:pPr>
        <w:rPr>
          <w:lang w:val="nb-NO"/>
        </w:rPr>
      </w:pPr>
      <w:r>
        <w:rPr>
          <w:lang w:val="nb-NO"/>
        </w:rPr>
        <w:t xml:space="preserve">Arealeffektiviteten til panelene skal være minimum </w:t>
      </w:r>
      <w:r w:rsidRPr="00862AD5">
        <w:rPr>
          <w:lang w:val="nb-NO"/>
        </w:rPr>
        <w:t>220</w:t>
      </w:r>
      <w:r w:rsidRPr="00001F1C">
        <w:rPr>
          <w:color w:val="EE0000"/>
          <w:lang w:val="nb-NO"/>
        </w:rPr>
        <w:t xml:space="preserve"> </w:t>
      </w:r>
      <w:proofErr w:type="spellStart"/>
      <w:r>
        <w:rPr>
          <w:lang w:val="nb-NO"/>
        </w:rPr>
        <w:t>Wp</w:t>
      </w:r>
      <w:proofErr w:type="spellEnd"/>
      <w:r>
        <w:rPr>
          <w:lang w:val="nb-NO"/>
        </w:rPr>
        <w:t>/</w:t>
      </w:r>
      <w:r w:rsidR="00BE0BA5">
        <w:rPr>
          <w:lang w:val="nb-NO"/>
        </w:rPr>
        <w:t xml:space="preserve">m². Oppgitt areal skal inkludere rammen rundt panelene. </w:t>
      </w:r>
    </w:p>
    <w:p w14:paraId="2C2B6868" w14:textId="77777777" w:rsidR="00BE0BA5" w:rsidRDefault="00BE0BA5" w:rsidP="008875C9">
      <w:pPr>
        <w:rPr>
          <w:lang w:val="nb-NO"/>
        </w:rPr>
      </w:pPr>
    </w:p>
    <w:p w14:paraId="3122EB7B" w14:textId="75D2587C" w:rsidR="008875C9" w:rsidRDefault="5BC6734F" w:rsidP="008875C9">
      <w:pPr>
        <w:rPr>
          <w:lang w:val="nb-NO"/>
        </w:rPr>
      </w:pPr>
      <w:r w:rsidRPr="0DEDB923">
        <w:rPr>
          <w:lang w:val="nb-NO"/>
        </w:rPr>
        <w:t xml:space="preserve">Bygget er oppført i </w:t>
      </w:r>
      <w:r w:rsidR="623640C4" w:rsidRPr="0DEDB923">
        <w:rPr>
          <w:lang w:val="nb-NO"/>
        </w:rPr>
        <w:t>1995</w:t>
      </w:r>
      <w:r w:rsidR="3419E7C3" w:rsidRPr="0DEDB923">
        <w:rPr>
          <w:lang w:val="nb-NO"/>
        </w:rPr>
        <w:t>, og b</w:t>
      </w:r>
      <w:r w:rsidR="5107AB73" w:rsidRPr="0DEDB923">
        <w:rPr>
          <w:lang w:val="nb-NO"/>
        </w:rPr>
        <w:t>estår av flere fløyer som vist på tegning</w:t>
      </w:r>
      <w:r w:rsidR="15198853" w:rsidRPr="0DEDB923">
        <w:rPr>
          <w:lang w:val="nb-NO"/>
        </w:rPr>
        <w:t>er</w:t>
      </w:r>
      <w:r w:rsidR="5CF34334" w:rsidRPr="0DEDB923">
        <w:rPr>
          <w:lang w:val="nb-NO"/>
        </w:rPr>
        <w:t xml:space="preserve">.  </w:t>
      </w:r>
    </w:p>
    <w:p w14:paraId="47A2E889" w14:textId="2927B166" w:rsidR="00D06823" w:rsidRDefault="00D06823" w:rsidP="005B1CD5">
      <w:pPr>
        <w:rPr>
          <w:color w:val="EE0000"/>
          <w:u w:val="single"/>
          <w:lang w:val="nb-NO"/>
        </w:rPr>
      </w:pPr>
    </w:p>
    <w:p w14:paraId="7BA7BDE1" w14:textId="18513A2C" w:rsidR="005B1CD5" w:rsidRPr="005B1CD5" w:rsidRDefault="005B1CD5" w:rsidP="75E7EE40">
      <w:pPr>
        <w:rPr>
          <w:u w:val="single"/>
        </w:rPr>
      </w:pPr>
      <w:r w:rsidRPr="75E7EE40">
        <w:rPr>
          <w:u w:val="single"/>
        </w:rPr>
        <w:t>Skrå takflater:</w:t>
      </w:r>
    </w:p>
    <w:p w14:paraId="6D2C4E6E" w14:textId="77777777" w:rsidR="005B1CD5" w:rsidRPr="005B1CD5" w:rsidRDefault="005B1CD5" w:rsidP="75E7EE40">
      <w:pPr>
        <w:numPr>
          <w:ilvl w:val="0"/>
          <w:numId w:val="6"/>
        </w:numPr>
      </w:pPr>
      <w:r w:rsidRPr="75E7EE40">
        <w:t>Skredde 25 grader</w:t>
      </w:r>
    </w:p>
    <w:p w14:paraId="57C9CF2A" w14:textId="77777777" w:rsidR="005B1CD5" w:rsidRPr="005B1CD5" w:rsidRDefault="005B1CD5" w:rsidP="75E7EE40">
      <w:pPr>
        <w:numPr>
          <w:ilvl w:val="0"/>
          <w:numId w:val="6"/>
        </w:numPr>
      </w:pPr>
      <w:r w:rsidRPr="75E7EE40">
        <w:t>Taket er bygget opp av Lett-tak elementer, og har 15mm kryssfiner med papptekking i overflaten.</w:t>
      </w:r>
    </w:p>
    <w:p w14:paraId="741D6C2D" w14:textId="77777777" w:rsidR="005B1CD5" w:rsidRPr="005B1CD5" w:rsidRDefault="005B1CD5" w:rsidP="75E7EE40">
      <w:pPr>
        <w:numPr>
          <w:ilvl w:val="0"/>
          <w:numId w:val="6"/>
        </w:numPr>
        <w:rPr>
          <w:lang w:val="nb-NO"/>
        </w:rPr>
      </w:pPr>
      <w:r w:rsidRPr="75E7EE40">
        <w:rPr>
          <w:lang w:val="nb-NO"/>
        </w:rPr>
        <w:t>Solceller kan ikke monteres med løse vekter</w:t>
      </w:r>
    </w:p>
    <w:p w14:paraId="27CBE619" w14:textId="2EBD0688" w:rsidR="005B1CD5" w:rsidRPr="005B1CD5" w:rsidRDefault="005B1CD5" w:rsidP="75E7EE40">
      <w:pPr>
        <w:numPr>
          <w:ilvl w:val="0"/>
          <w:numId w:val="6"/>
        </w:numPr>
        <w:rPr>
          <w:lang w:val="nb-NO"/>
        </w:rPr>
      </w:pPr>
      <w:r w:rsidRPr="75E7EE40">
        <w:rPr>
          <w:lang w:val="nb-NO"/>
        </w:rPr>
        <w:t xml:space="preserve">Solceller må monteres på braketter som skrues i taket, og festet </w:t>
      </w:r>
      <w:r w:rsidR="070567AB" w:rsidRPr="75E7EE40">
        <w:rPr>
          <w:lang w:val="nb-NO"/>
        </w:rPr>
        <w:t xml:space="preserve">må tekkes inn forsvarlig, </w:t>
      </w:r>
      <w:r w:rsidRPr="75E7EE40">
        <w:rPr>
          <w:lang w:val="nb-NO"/>
        </w:rPr>
        <w:t>tilsvarende som for snøfangere</w:t>
      </w:r>
    </w:p>
    <w:p w14:paraId="725989FF" w14:textId="7AD287C9" w:rsidR="005B1CD5" w:rsidRPr="00862AD5" w:rsidRDefault="2EDACC2D" w:rsidP="75E7EE40">
      <w:pPr>
        <w:rPr>
          <w:lang w:val="nb-NO"/>
        </w:rPr>
      </w:pPr>
      <w:r w:rsidRPr="00862AD5">
        <w:rPr>
          <w:lang w:val="nb-NO"/>
        </w:rPr>
        <w:t>Begrensninger i forhold til innfesting mot takflaten har følgende krav.:</w:t>
      </w:r>
    </w:p>
    <w:p w14:paraId="6CED5056" w14:textId="796D9A11" w:rsidR="005B1CD5" w:rsidRPr="005B1CD5" w:rsidRDefault="386EA77F" w:rsidP="75E7EE40">
      <w:pPr>
        <w:pStyle w:val="ListParagraph"/>
        <w:numPr>
          <w:ilvl w:val="0"/>
          <w:numId w:val="1"/>
        </w:numPr>
        <w:rPr>
          <w:lang w:val="nb-NO"/>
        </w:rPr>
      </w:pPr>
      <w:r w:rsidRPr="75E7EE40">
        <w:rPr>
          <w:lang w:val="nb-NO"/>
        </w:rPr>
        <w:t>Fotplate med skruefester minimum 350x350mm</w:t>
      </w:r>
    </w:p>
    <w:p w14:paraId="1F91415D" w14:textId="3F715000" w:rsidR="005B1CD5" w:rsidRPr="005B1CD5" w:rsidRDefault="2EDACC2D" w:rsidP="75E7EE40">
      <w:pPr>
        <w:pStyle w:val="ListParagraph"/>
        <w:numPr>
          <w:ilvl w:val="0"/>
          <w:numId w:val="1"/>
        </w:numPr>
      </w:pPr>
      <w:r w:rsidRPr="75E7EE40">
        <w:t>Skruefester til 15mm kryssfiner må dimensjoneres for opptredende vindkrefter</w:t>
      </w:r>
    </w:p>
    <w:p w14:paraId="54470859" w14:textId="61C5E26D" w:rsidR="005B1CD5" w:rsidRPr="00862AD5" w:rsidRDefault="1A5B3A70" w:rsidP="75E7EE40">
      <w:pPr>
        <w:pStyle w:val="ListParagraph"/>
        <w:numPr>
          <w:ilvl w:val="0"/>
          <w:numId w:val="1"/>
        </w:numPr>
        <w:rPr>
          <w:lang w:val="nb-NO"/>
        </w:rPr>
      </w:pPr>
      <w:r w:rsidRPr="00862AD5">
        <w:rPr>
          <w:lang w:val="nb-NO"/>
        </w:rPr>
        <w:t xml:space="preserve">Maks belastning på hvert festepunkt (fotplate) 2,4 </w:t>
      </w:r>
      <w:proofErr w:type="spellStart"/>
      <w:r w:rsidRPr="00862AD5">
        <w:rPr>
          <w:lang w:val="nb-NO"/>
        </w:rPr>
        <w:t>kN</w:t>
      </w:r>
      <w:proofErr w:type="spellEnd"/>
      <w:r w:rsidRPr="00862AD5">
        <w:rPr>
          <w:lang w:val="nb-NO"/>
        </w:rPr>
        <w:t xml:space="preserve"> bruddlast</w:t>
      </w:r>
      <w:r w:rsidR="08C3AFA0" w:rsidRPr="00862AD5">
        <w:rPr>
          <w:lang w:val="nb-NO"/>
        </w:rPr>
        <w:t xml:space="preserve"> (opptredende laster </w:t>
      </w:r>
      <w:proofErr w:type="gramStart"/>
      <w:r w:rsidR="08C3AFA0" w:rsidRPr="00862AD5">
        <w:rPr>
          <w:lang w:val="nb-NO"/>
        </w:rPr>
        <w:t>inklusiv lastfaktorer</w:t>
      </w:r>
      <w:proofErr w:type="gramEnd"/>
      <w:r w:rsidR="08C3AFA0" w:rsidRPr="00862AD5">
        <w:rPr>
          <w:lang w:val="nb-NO"/>
        </w:rPr>
        <w:t>)</w:t>
      </w:r>
      <w:r w:rsidR="2EDACC2D" w:rsidRPr="00862AD5">
        <w:rPr>
          <w:lang w:val="nb-NO"/>
        </w:rPr>
        <w:t xml:space="preserve"> </w:t>
      </w:r>
    </w:p>
    <w:p w14:paraId="6CACEB68" w14:textId="208AC348" w:rsidR="03CC86DB" w:rsidRDefault="03CC86DB" w:rsidP="75E7EE40">
      <w:pPr>
        <w:rPr>
          <w:lang w:val="nb-NO"/>
        </w:rPr>
      </w:pPr>
    </w:p>
    <w:p w14:paraId="45E360C9" w14:textId="1BC60315" w:rsidR="03CC86DB" w:rsidRDefault="03CC86DB" w:rsidP="75E7EE40">
      <w:pPr>
        <w:rPr>
          <w:lang w:val="nb-NO"/>
        </w:rPr>
      </w:pPr>
    </w:p>
    <w:p w14:paraId="4418322C" w14:textId="014F0AB2" w:rsidR="005B1CD5" w:rsidRPr="005B1CD5" w:rsidRDefault="005B1CD5" w:rsidP="75E7EE40">
      <w:pPr>
        <w:rPr>
          <w:u w:val="single"/>
        </w:rPr>
      </w:pPr>
      <w:r w:rsidRPr="75E7EE40">
        <w:rPr>
          <w:u w:val="single"/>
        </w:rPr>
        <w:t>Buede takflater:</w:t>
      </w:r>
    </w:p>
    <w:p w14:paraId="6F4994C7" w14:textId="77777777" w:rsidR="005B1CD5" w:rsidRPr="005B1CD5" w:rsidRDefault="005B1CD5" w:rsidP="75E7EE40">
      <w:pPr>
        <w:numPr>
          <w:ilvl w:val="0"/>
          <w:numId w:val="7"/>
        </w:numPr>
        <w:rPr>
          <w:lang w:val="nb-NO"/>
        </w:rPr>
      </w:pPr>
      <w:r w:rsidRPr="75E7EE40">
        <w:rPr>
          <w:lang w:val="nb-NO"/>
        </w:rPr>
        <w:t>Skredde varierer fra 1:40 til ca 25 grader</w:t>
      </w:r>
    </w:p>
    <w:p w14:paraId="74DD8B7A" w14:textId="1B8F0FD3" w:rsidR="005B1CD5" w:rsidRPr="005B1CD5" w:rsidRDefault="005B1CD5" w:rsidP="75E7EE40">
      <w:pPr>
        <w:numPr>
          <w:ilvl w:val="0"/>
          <w:numId w:val="7"/>
        </w:numPr>
        <w:rPr>
          <w:lang w:val="nb-NO"/>
        </w:rPr>
      </w:pPr>
      <w:r w:rsidRPr="75E7EE40">
        <w:rPr>
          <w:lang w:val="nb-NO"/>
        </w:rPr>
        <w:t>Dette taket er bygget opp av Q-dekke stålplater med et tynt lag mineralull over</w:t>
      </w:r>
      <w:r w:rsidR="1EEFDB81" w:rsidRPr="75E7EE40">
        <w:rPr>
          <w:lang w:val="nb-NO"/>
        </w:rPr>
        <w:t xml:space="preserve"> (50mm)</w:t>
      </w:r>
      <w:r w:rsidRPr="75E7EE40">
        <w:rPr>
          <w:lang w:val="nb-NO"/>
        </w:rPr>
        <w:t>, som er tekket med papp-tekking.</w:t>
      </w:r>
    </w:p>
    <w:p w14:paraId="723CCAD1" w14:textId="21745BEE" w:rsidR="005B1CD5" w:rsidRPr="005B1CD5" w:rsidRDefault="577D1F68" w:rsidP="75E7EE40">
      <w:pPr>
        <w:numPr>
          <w:ilvl w:val="0"/>
          <w:numId w:val="7"/>
        </w:numPr>
        <w:rPr>
          <w:lang w:val="nb-NO"/>
        </w:rPr>
      </w:pPr>
      <w:r w:rsidRPr="75E7EE40">
        <w:rPr>
          <w:lang w:val="nb-NO"/>
        </w:rPr>
        <w:t>På grunn av vindforholdenbe på stedet, kan det</w:t>
      </w:r>
      <w:r w:rsidR="51A2D0CB" w:rsidRPr="75E7EE40">
        <w:rPr>
          <w:lang w:val="nb-NO"/>
        </w:rPr>
        <w:t xml:space="preserve"> ikke </w:t>
      </w:r>
      <w:r w:rsidR="005B1CD5" w:rsidRPr="75E7EE40">
        <w:rPr>
          <w:lang w:val="nb-NO"/>
        </w:rPr>
        <w:t>montere</w:t>
      </w:r>
      <w:r w:rsidR="00F737AF" w:rsidRPr="75E7EE40">
        <w:rPr>
          <w:lang w:val="nb-NO"/>
        </w:rPr>
        <w:t>s</w:t>
      </w:r>
      <w:r w:rsidR="005B1CD5" w:rsidRPr="75E7EE40">
        <w:rPr>
          <w:lang w:val="nb-NO"/>
        </w:rPr>
        <w:t xml:space="preserve"> solceller med løse vekter</w:t>
      </w:r>
    </w:p>
    <w:p w14:paraId="213DABBD" w14:textId="135A8B49" w:rsidR="005B1CD5" w:rsidRPr="005B1CD5" w:rsidRDefault="53A7C459" w:rsidP="75E7EE40">
      <w:pPr>
        <w:numPr>
          <w:ilvl w:val="0"/>
          <w:numId w:val="7"/>
        </w:numPr>
      </w:pPr>
      <w:r w:rsidRPr="00862AD5">
        <w:rPr>
          <w:lang w:val="nb-NO"/>
        </w:rPr>
        <w:t xml:space="preserve">Isolasjon </w:t>
      </w:r>
      <w:r w:rsidR="008B0EB3" w:rsidRPr="00862AD5">
        <w:rPr>
          <w:lang w:val="nb-NO"/>
        </w:rPr>
        <w:t>sjiktet</w:t>
      </w:r>
      <w:r w:rsidRPr="00862AD5">
        <w:rPr>
          <w:lang w:val="nb-NO"/>
        </w:rPr>
        <w:t xml:space="preserve"> på de buede takene er nokså mykt, og det er i </w:t>
      </w:r>
      <w:r w:rsidR="005B1CD5" w:rsidRPr="00862AD5">
        <w:rPr>
          <w:lang w:val="nb-NO"/>
        </w:rPr>
        <w:t>utgangspunktet ikke godt underlag for mekanisk innfesting av solceller.</w:t>
      </w:r>
      <w:r w:rsidR="507568F6" w:rsidRPr="00862AD5">
        <w:rPr>
          <w:lang w:val="nb-NO"/>
        </w:rPr>
        <w:t xml:space="preserve">  </w:t>
      </w:r>
      <w:r w:rsidR="4E8EC226" w:rsidRPr="75E7EE40">
        <w:t xml:space="preserve">Eventuelle </w:t>
      </w:r>
      <w:proofErr w:type="spellStart"/>
      <w:r w:rsidR="4E8EC226" w:rsidRPr="75E7EE40">
        <w:t>i</w:t>
      </w:r>
      <w:r w:rsidR="507568F6" w:rsidRPr="75E7EE40">
        <w:t>nnfestingsano</w:t>
      </w:r>
      <w:r w:rsidR="6CD50E2D" w:rsidRPr="75E7EE40">
        <w:t>rdninger</w:t>
      </w:r>
      <w:proofErr w:type="spellEnd"/>
      <w:r w:rsidR="6CD50E2D" w:rsidRPr="75E7EE40">
        <w:t xml:space="preserve"> må ta hensyn til dette.</w:t>
      </w:r>
    </w:p>
    <w:p w14:paraId="55F23638" w14:textId="77777777" w:rsidR="005B1CD5" w:rsidRPr="005B1CD5" w:rsidRDefault="005B1CD5" w:rsidP="75E7EE40">
      <w:pPr>
        <w:numPr>
          <w:ilvl w:val="0"/>
          <w:numId w:val="7"/>
        </w:numPr>
        <w:rPr>
          <w:lang w:val="nb-NO"/>
        </w:rPr>
      </w:pPr>
      <w:r w:rsidRPr="75E7EE40">
        <w:rPr>
          <w:lang w:val="nb-NO"/>
        </w:rPr>
        <w:t>Dersom den buede takflaten kan unngås, fordi det er nok takflate for solceller på det skrå taket, ville dette være å foretrekke.</w:t>
      </w:r>
    </w:p>
    <w:p w14:paraId="2C923AC4" w14:textId="77777777" w:rsidR="005B1CD5" w:rsidRDefault="005B1CD5" w:rsidP="75E7EE40">
      <w:pPr>
        <w:rPr>
          <w:lang w:val="nb-NO"/>
        </w:rPr>
      </w:pPr>
    </w:p>
    <w:p w14:paraId="51FCF0CF" w14:textId="39A9BFD5" w:rsidR="00BD603D" w:rsidRPr="00862AD5" w:rsidRDefault="4650F741" w:rsidP="75E7EE40">
      <w:pPr>
        <w:rPr>
          <w:lang w:val="nb-NO"/>
        </w:rPr>
      </w:pPr>
      <w:r w:rsidRPr="00862AD5">
        <w:rPr>
          <w:lang w:val="nb-NO"/>
        </w:rPr>
        <w:t xml:space="preserve">Tilbyder må levere </w:t>
      </w:r>
      <w:proofErr w:type="gramStart"/>
      <w:r w:rsidRPr="00862AD5">
        <w:rPr>
          <w:lang w:val="nb-NO"/>
        </w:rPr>
        <w:t xml:space="preserve">et </w:t>
      </w:r>
      <w:r w:rsidR="00F76C9B" w:rsidRPr="00862AD5">
        <w:rPr>
          <w:lang w:val="nb-NO"/>
        </w:rPr>
        <w:t>innfesting</w:t>
      </w:r>
      <w:proofErr w:type="gramEnd"/>
      <w:r w:rsidR="00F76C9B" w:rsidRPr="00862AD5">
        <w:rPr>
          <w:lang w:val="nb-NO"/>
        </w:rPr>
        <w:t xml:space="preserve"> system</w:t>
      </w:r>
      <w:r w:rsidRPr="00862AD5">
        <w:rPr>
          <w:lang w:val="nb-NO"/>
        </w:rPr>
        <w:t xml:space="preserve"> for solcelle installasjonen som er godt </w:t>
      </w:r>
      <w:proofErr w:type="spellStart"/>
      <w:r w:rsidRPr="00862AD5">
        <w:rPr>
          <w:lang w:val="nb-NO"/>
        </w:rPr>
        <w:t>utprøvet</w:t>
      </w:r>
      <w:proofErr w:type="spellEnd"/>
      <w:r w:rsidRPr="00862AD5">
        <w:rPr>
          <w:lang w:val="nb-NO"/>
        </w:rPr>
        <w:t xml:space="preserve">. Detaljer og taktekkingsdetaljer skal </w:t>
      </w:r>
      <w:proofErr w:type="gramStart"/>
      <w:r w:rsidRPr="00862AD5">
        <w:rPr>
          <w:lang w:val="nb-NO"/>
        </w:rPr>
        <w:t>fremgå</w:t>
      </w:r>
      <w:proofErr w:type="gramEnd"/>
      <w:r w:rsidRPr="00862AD5">
        <w:rPr>
          <w:lang w:val="nb-NO"/>
        </w:rPr>
        <w:t xml:space="preserve"> i tilbudet.</w:t>
      </w:r>
    </w:p>
    <w:p w14:paraId="6D6749AF" w14:textId="113FEB6B" w:rsidR="00BD603D" w:rsidRPr="0027267E" w:rsidRDefault="00BD603D" w:rsidP="03CC86DB">
      <w:pPr>
        <w:rPr>
          <w:lang w:val="nb-NO"/>
        </w:rPr>
      </w:pPr>
    </w:p>
    <w:p w14:paraId="5A008D68" w14:textId="2731CB7A" w:rsidR="00BD603D" w:rsidRPr="00862AD5" w:rsidRDefault="4650F741" w:rsidP="008875C9">
      <w:pPr>
        <w:rPr>
          <w:lang w:val="nb-NO"/>
        </w:rPr>
      </w:pPr>
      <w:r w:rsidRPr="75E7EE40">
        <w:rPr>
          <w:lang w:val="nb-NO"/>
        </w:rPr>
        <w:t>Hele taket er</w:t>
      </w:r>
      <w:r w:rsidR="3419E7C3" w:rsidRPr="75E7EE40">
        <w:rPr>
          <w:lang w:val="nb-NO"/>
        </w:rPr>
        <w:t xml:space="preserve"> o</w:t>
      </w:r>
      <w:r w:rsidR="4BBAA2B1" w:rsidRPr="75E7EE40">
        <w:rPr>
          <w:lang w:val="nb-NO"/>
        </w:rPr>
        <w:t>m</w:t>
      </w:r>
      <w:r w:rsidR="3419E7C3" w:rsidRPr="75E7EE40">
        <w:rPr>
          <w:lang w:val="nb-NO"/>
        </w:rPr>
        <w:t xml:space="preserve">tekket i </w:t>
      </w:r>
      <w:r w:rsidR="61C9133F" w:rsidRPr="75E7EE40">
        <w:rPr>
          <w:lang w:val="nb-NO"/>
        </w:rPr>
        <w:t>2026, slik at det nå er to lag med papptakking.</w:t>
      </w:r>
    </w:p>
    <w:p w14:paraId="5BCD5002" w14:textId="30FF4459" w:rsidR="53EF2DE4" w:rsidRDefault="53EF2DE4" w:rsidP="0DEDB923">
      <w:pPr>
        <w:rPr>
          <w:rFonts w:eastAsia="Roboto Light" w:cs="Roboto Light"/>
          <w:color w:val="000000"/>
          <w:szCs w:val="20"/>
          <w:lang w:val="nb-NO"/>
        </w:rPr>
      </w:pPr>
      <w:r w:rsidRPr="0DEDB923">
        <w:rPr>
          <w:rFonts w:eastAsia="Roboto Light" w:cs="Roboto Light"/>
          <w:color w:val="000000"/>
          <w:szCs w:val="20"/>
          <w:lang w:val="nb-NO"/>
        </w:rPr>
        <w:t>Solcelle installasjonene skal monteres på en slik måte at det ikke beskadiger taktekking.</w:t>
      </w:r>
    </w:p>
    <w:p w14:paraId="21CC900E" w14:textId="055AB88B" w:rsidR="0DEDB923" w:rsidRDefault="0DEDB923" w:rsidP="0DEDB923">
      <w:pPr>
        <w:rPr>
          <w:lang w:val="nb-NO"/>
        </w:rPr>
      </w:pPr>
    </w:p>
    <w:p w14:paraId="25D98FF6" w14:textId="48CC2AD1" w:rsidR="53EF2DE4" w:rsidRPr="00862AD5" w:rsidRDefault="53EF2DE4" w:rsidP="0DEDB923">
      <w:pPr>
        <w:rPr>
          <w:lang w:val="nb-NO"/>
        </w:rPr>
      </w:pPr>
      <w:r w:rsidRPr="75E7EE40">
        <w:rPr>
          <w:rFonts w:eastAsia="Roboto Light" w:cs="Roboto Light"/>
          <w:color w:val="000000"/>
          <w:lang w:val="nb-NO"/>
        </w:rPr>
        <w:t xml:space="preserve">Av hensyn til tak konstruksjonen og drift og vedlikehold på taket, skal den ytterste randsonen av taket være fri for solcelle installasjoner.  </w:t>
      </w:r>
      <w:r w:rsidR="435EE2A4" w:rsidRPr="75E7EE40">
        <w:rPr>
          <w:rFonts w:eastAsia="Roboto Light" w:cs="Roboto Light"/>
          <w:color w:val="000000"/>
          <w:lang w:val="nb-NO"/>
        </w:rPr>
        <w:t>Gjelder ytre randsone 2m inn f</w:t>
      </w:r>
      <w:r w:rsidR="172945EA" w:rsidRPr="75E7EE40">
        <w:rPr>
          <w:rFonts w:eastAsia="Roboto Light" w:cs="Roboto Light"/>
          <w:color w:val="000000"/>
          <w:lang w:val="nb-NO"/>
        </w:rPr>
        <w:t>ra</w:t>
      </w:r>
      <w:r w:rsidR="435EE2A4" w:rsidRPr="75E7EE40">
        <w:rPr>
          <w:rFonts w:eastAsia="Roboto Light" w:cs="Roboto Light"/>
          <w:color w:val="000000"/>
          <w:lang w:val="nb-NO"/>
        </w:rPr>
        <w:t xml:space="preserve"> gesims, samt randsone ved ter</w:t>
      </w:r>
      <w:r w:rsidR="1259D72D" w:rsidRPr="75E7EE40">
        <w:rPr>
          <w:rFonts w:eastAsia="Roboto Light" w:cs="Roboto Light"/>
          <w:color w:val="000000"/>
          <w:lang w:val="nb-NO"/>
        </w:rPr>
        <w:t>r</w:t>
      </w:r>
      <w:r w:rsidR="435EE2A4" w:rsidRPr="75E7EE40">
        <w:rPr>
          <w:rFonts w:eastAsia="Roboto Light" w:cs="Roboto Light"/>
          <w:color w:val="000000"/>
          <w:lang w:val="nb-NO"/>
        </w:rPr>
        <w:t>asser 1m inn f</w:t>
      </w:r>
      <w:r w:rsidR="4394D302" w:rsidRPr="75E7EE40">
        <w:rPr>
          <w:rFonts w:eastAsia="Roboto Light" w:cs="Roboto Light"/>
          <w:color w:val="000000"/>
          <w:lang w:val="nb-NO"/>
        </w:rPr>
        <w:t>ra</w:t>
      </w:r>
      <w:r w:rsidR="435EE2A4" w:rsidRPr="75E7EE40">
        <w:rPr>
          <w:rFonts w:eastAsia="Roboto Light" w:cs="Roboto Light"/>
          <w:color w:val="000000"/>
          <w:lang w:val="nb-NO"/>
        </w:rPr>
        <w:t xml:space="preserve"> gesims</w:t>
      </w:r>
      <w:r w:rsidR="6E9FEBAE" w:rsidRPr="75E7EE40">
        <w:rPr>
          <w:rFonts w:eastAsia="Roboto Light" w:cs="Roboto Light"/>
          <w:color w:val="000000"/>
          <w:lang w:val="nb-NO"/>
        </w:rPr>
        <w:t>.</w:t>
      </w:r>
      <w:r w:rsidR="61401053" w:rsidRPr="75E7EE40">
        <w:rPr>
          <w:rFonts w:eastAsia="Roboto Light" w:cs="Roboto Light"/>
          <w:color w:val="000000"/>
          <w:lang w:val="nb-NO"/>
        </w:rPr>
        <w:t xml:space="preserve">  Ved nedre rand av taket skal 2m være fr</w:t>
      </w:r>
      <w:r w:rsidR="5FC2B604" w:rsidRPr="75E7EE40">
        <w:rPr>
          <w:rFonts w:eastAsia="Roboto Light" w:cs="Roboto Light"/>
          <w:color w:val="000000"/>
          <w:lang w:val="nb-NO"/>
        </w:rPr>
        <w:t>i</w:t>
      </w:r>
      <w:r w:rsidR="61401053" w:rsidRPr="75E7EE40">
        <w:rPr>
          <w:rFonts w:eastAsia="Roboto Light" w:cs="Roboto Light"/>
          <w:color w:val="000000"/>
          <w:lang w:val="nb-NO"/>
        </w:rPr>
        <w:t xml:space="preserve"> for solcelle installasjoner</w:t>
      </w:r>
      <w:r w:rsidR="63237435" w:rsidRPr="75E7EE40">
        <w:rPr>
          <w:rFonts w:eastAsia="Roboto Light" w:cs="Roboto Light"/>
          <w:color w:val="000000"/>
          <w:lang w:val="nb-NO"/>
        </w:rPr>
        <w:t xml:space="preserve">.  </w:t>
      </w:r>
      <w:r w:rsidR="7E0A751E" w:rsidRPr="75E7EE40">
        <w:rPr>
          <w:rFonts w:eastAsia="Roboto Light" w:cs="Roboto Light"/>
          <w:color w:val="000000"/>
          <w:lang w:val="nb-NO"/>
        </w:rPr>
        <w:t>Ved ø</w:t>
      </w:r>
      <w:r w:rsidR="61401053" w:rsidRPr="75E7EE40">
        <w:rPr>
          <w:rFonts w:eastAsia="Roboto Light" w:cs="Roboto Light"/>
          <w:color w:val="000000"/>
          <w:lang w:val="nb-NO"/>
        </w:rPr>
        <w:t>vre ran</w:t>
      </w:r>
      <w:r w:rsidR="191C3B66" w:rsidRPr="75E7EE40">
        <w:rPr>
          <w:rFonts w:eastAsia="Roboto Light" w:cs="Roboto Light"/>
          <w:color w:val="000000"/>
          <w:lang w:val="nb-NO"/>
        </w:rPr>
        <w:t>dsone av skråtaket</w:t>
      </w:r>
      <w:r w:rsidR="478D1FEB" w:rsidRPr="75E7EE40">
        <w:rPr>
          <w:rFonts w:eastAsia="Roboto Light" w:cs="Roboto Light"/>
          <w:color w:val="000000"/>
          <w:lang w:val="nb-NO"/>
        </w:rPr>
        <w:t>, mot det buede taket, skal 3,5m være fri for solcelle installasjoner.</w:t>
      </w:r>
    </w:p>
    <w:p w14:paraId="3C81B457" w14:textId="23B28474" w:rsidR="0DEDB923" w:rsidRDefault="0DEDB923" w:rsidP="0DEDB923">
      <w:pPr>
        <w:rPr>
          <w:rFonts w:eastAsia="Roboto Light" w:cs="Roboto Light"/>
          <w:color w:val="000000"/>
          <w:szCs w:val="20"/>
          <w:lang w:val="nb-NO"/>
        </w:rPr>
      </w:pPr>
    </w:p>
    <w:p w14:paraId="1972B9AF" w14:textId="060194D1" w:rsidR="53EF2DE4" w:rsidRDefault="53EF2DE4" w:rsidP="0DEDB923">
      <w:pPr>
        <w:rPr>
          <w:rFonts w:eastAsia="Roboto Light" w:cs="Roboto Light"/>
          <w:color w:val="000000"/>
          <w:szCs w:val="20"/>
          <w:lang w:val="nb-NO"/>
        </w:rPr>
      </w:pPr>
      <w:r w:rsidRPr="0DEDB923">
        <w:rPr>
          <w:rFonts w:eastAsia="Roboto Light" w:cs="Roboto Light"/>
          <w:color w:val="000000"/>
          <w:szCs w:val="20"/>
          <w:lang w:val="nb-NO"/>
        </w:rPr>
        <w:t xml:space="preserve">Den nye situasjonen med solceller på tak vil nødvendigvis øke egenvekten på taket noe.  </w:t>
      </w:r>
      <w:r w:rsidR="73E82801" w:rsidRPr="0DEDB923">
        <w:rPr>
          <w:rFonts w:eastAsia="Roboto Light" w:cs="Roboto Light"/>
          <w:color w:val="000000"/>
          <w:szCs w:val="20"/>
          <w:lang w:val="nb-NO"/>
        </w:rPr>
        <w:t xml:space="preserve">Dersom samlet vekt av solcelleinstallasjonen overskrider 20 kg/m2, skal taket </w:t>
      </w:r>
      <w:r w:rsidRPr="0DEDB923">
        <w:rPr>
          <w:rFonts w:eastAsia="Roboto Light" w:cs="Roboto Light"/>
          <w:color w:val="000000"/>
          <w:szCs w:val="20"/>
          <w:lang w:val="nb-NO"/>
        </w:rPr>
        <w:t>utstyres med “snøvekt” som gir varsling dersom summen av egenvekt solceller og vekt snølast overstiger</w:t>
      </w:r>
      <w:r w:rsidR="162BABAE" w:rsidRPr="0DEDB923">
        <w:rPr>
          <w:rFonts w:eastAsia="Roboto Light" w:cs="Roboto Light"/>
          <w:color w:val="000000"/>
          <w:szCs w:val="20"/>
          <w:lang w:val="nb-NO"/>
        </w:rPr>
        <w:t xml:space="preserve"> en definert </w:t>
      </w:r>
      <w:r w:rsidRPr="0DEDB923">
        <w:rPr>
          <w:rFonts w:eastAsia="Roboto Light" w:cs="Roboto Light"/>
          <w:color w:val="000000"/>
          <w:szCs w:val="20"/>
          <w:lang w:val="nb-NO"/>
        </w:rPr>
        <w:t xml:space="preserve"> grenseverdi.  Snølasten skal kunne avleses på PC eller SD-anlegg, og første varsling skal komme når 80% av vektbegrensningen er oppnådd.  I slike tilfeller må byggherren iverksette fjerning av snø på taket.</w:t>
      </w:r>
    </w:p>
    <w:p w14:paraId="305D5E81" w14:textId="6DD09AF8" w:rsidR="0DEDB923" w:rsidRDefault="0DEDB923" w:rsidP="0DEDB923">
      <w:pPr>
        <w:rPr>
          <w:rFonts w:eastAsia="Roboto Light" w:cs="Roboto Light"/>
          <w:color w:val="000000"/>
          <w:szCs w:val="20"/>
          <w:lang w:val="nb-NO"/>
        </w:rPr>
      </w:pPr>
    </w:p>
    <w:p w14:paraId="382826F8" w14:textId="132F456C" w:rsidR="53EF2DE4" w:rsidRDefault="53EF2DE4" w:rsidP="0DEDB923">
      <w:pPr>
        <w:rPr>
          <w:rFonts w:eastAsia="Roboto Light" w:cs="Roboto Light"/>
          <w:color w:val="000000"/>
          <w:szCs w:val="20"/>
          <w:lang w:val="nb-NO"/>
        </w:rPr>
      </w:pPr>
      <w:r w:rsidRPr="0DEDB923">
        <w:rPr>
          <w:rFonts w:eastAsia="Roboto Light" w:cs="Roboto Light"/>
          <w:color w:val="000000"/>
          <w:szCs w:val="20"/>
          <w:lang w:val="nb-NO"/>
        </w:rPr>
        <w:t>Totalentreprenøren må selv vurdere hvor det er mest egnet å montere solcelle panelene, og hvilke panel som gir mest mulig effekt på minst mulig areal.</w:t>
      </w:r>
    </w:p>
    <w:p w14:paraId="7A59DDC6" w14:textId="7840677B" w:rsidR="0DEDB923" w:rsidRDefault="0DEDB923" w:rsidP="0DEDB923">
      <w:pPr>
        <w:rPr>
          <w:rFonts w:eastAsia="Roboto Light" w:cs="Roboto Light"/>
          <w:color w:val="000000"/>
          <w:szCs w:val="20"/>
          <w:lang w:val="nb-NO"/>
        </w:rPr>
      </w:pPr>
    </w:p>
    <w:p w14:paraId="3166ECD7" w14:textId="549E67F9" w:rsidR="53EF2DE4" w:rsidRDefault="53EF2DE4" w:rsidP="0DEDB923">
      <w:pPr>
        <w:rPr>
          <w:rFonts w:eastAsia="Roboto Light" w:cs="Roboto Light"/>
          <w:color w:val="000000"/>
          <w:szCs w:val="20"/>
          <w:lang w:val="nb-NO"/>
        </w:rPr>
      </w:pPr>
      <w:r w:rsidRPr="0DEDB923">
        <w:rPr>
          <w:rFonts w:eastAsia="Roboto Light" w:cs="Roboto Light"/>
          <w:color w:val="000000"/>
          <w:szCs w:val="20"/>
          <w:lang w:val="nb-NO"/>
        </w:rPr>
        <w:t>Solcellene må være enkle å demontere og remontere, dersom takene må tekkes om eller det er behov for service eller utskifting av et panel.</w:t>
      </w:r>
    </w:p>
    <w:p w14:paraId="7F27DE9C" w14:textId="43135061" w:rsidR="0DEDB923" w:rsidRDefault="0DEDB923" w:rsidP="0DEDB923">
      <w:pPr>
        <w:rPr>
          <w:rFonts w:eastAsia="Roboto Light" w:cs="Roboto Light"/>
          <w:color w:val="000000"/>
          <w:szCs w:val="20"/>
          <w:lang w:val="nb-NO"/>
        </w:rPr>
      </w:pPr>
    </w:p>
    <w:p w14:paraId="2515B44E" w14:textId="3F0C81BA" w:rsidR="53EF2DE4" w:rsidRDefault="53EF2DE4" w:rsidP="0DEDB923">
      <w:r w:rsidRPr="0DEDB923">
        <w:rPr>
          <w:rFonts w:eastAsia="Roboto Light" w:cs="Roboto Light"/>
          <w:color w:val="000000"/>
          <w:szCs w:val="20"/>
          <w:lang w:val="nb-NO"/>
        </w:rPr>
        <w:t>Totalentreprenøren skal levere arbeids- og detaljtegninger, samt as-built-tegninger til prosjektet, jf. Generell kravspesifikasjon Bok 2.</w:t>
      </w:r>
    </w:p>
    <w:p w14:paraId="64A649AF" w14:textId="3DC677E2" w:rsidR="0DEDB923" w:rsidRDefault="0DEDB923" w:rsidP="0DEDB923">
      <w:pPr>
        <w:rPr>
          <w:lang w:val="nb-NO"/>
        </w:rPr>
      </w:pPr>
    </w:p>
    <w:p w14:paraId="23B09BC3" w14:textId="77777777" w:rsidR="008875C9" w:rsidRPr="0027267E" w:rsidRDefault="008875C9" w:rsidP="008875C9">
      <w:pPr>
        <w:pStyle w:val="Heading2"/>
        <w:keepNext w:val="0"/>
        <w:keepLines w:val="0"/>
        <w:numPr>
          <w:ilvl w:val="0"/>
          <w:numId w:val="5"/>
        </w:numPr>
        <w:spacing w:before="120" w:after="60"/>
        <w:contextualSpacing/>
        <w:rPr>
          <w:lang w:val="nb-NO"/>
        </w:rPr>
      </w:pPr>
      <w:r w:rsidRPr="0027267E">
        <w:rPr>
          <w:lang w:val="nb-NO"/>
        </w:rPr>
        <w:t>Offentlig byggesaksbehandling</w:t>
      </w:r>
    </w:p>
    <w:p w14:paraId="5BCF7E80" w14:textId="158DA296" w:rsidR="00A225F8" w:rsidRPr="00A225F8" w:rsidRDefault="00A225F8" w:rsidP="00A225F8">
      <w:pPr>
        <w:rPr>
          <w:lang w:val="nb-NO"/>
        </w:rPr>
      </w:pPr>
      <w:r w:rsidRPr="00A225F8">
        <w:rPr>
          <w:lang w:val="nb-NO"/>
        </w:rPr>
        <w:t xml:space="preserve">Tiltaket krever tillatelse fra offentlig myndighet. Rammetillatelse for etablering av solcelleanlegg på taket av </w:t>
      </w:r>
      <w:r>
        <w:rPr>
          <w:lang w:val="nb-NO"/>
        </w:rPr>
        <w:t>Bømlo</w:t>
      </w:r>
      <w:r w:rsidRPr="00A225F8">
        <w:rPr>
          <w:lang w:val="nb-NO"/>
        </w:rPr>
        <w:t xml:space="preserve"> </w:t>
      </w:r>
      <w:proofErr w:type="spellStart"/>
      <w:r w:rsidRPr="00A225F8">
        <w:rPr>
          <w:lang w:val="nb-NO"/>
        </w:rPr>
        <w:t>vgs</w:t>
      </w:r>
      <w:proofErr w:type="spellEnd"/>
      <w:r w:rsidRPr="00A225F8">
        <w:rPr>
          <w:lang w:val="nb-NO"/>
        </w:rPr>
        <w:t xml:space="preserve"> ble gitt </w:t>
      </w:r>
      <w:r>
        <w:rPr>
          <w:lang w:val="nb-NO"/>
        </w:rPr>
        <w:t>xx.xx</w:t>
      </w:r>
      <w:r w:rsidRPr="00A225F8">
        <w:rPr>
          <w:lang w:val="nb-NO"/>
        </w:rPr>
        <w:t xml:space="preserve">.26. </w:t>
      </w:r>
      <w:r w:rsidR="00DA4F1D">
        <w:rPr>
          <w:lang w:val="nb-NO"/>
        </w:rPr>
        <w:t xml:space="preserve">Vlfk har benyttet </w:t>
      </w:r>
      <w:proofErr w:type="spellStart"/>
      <w:r w:rsidR="00DA4F1D">
        <w:rPr>
          <w:lang w:val="nb-NO"/>
        </w:rPr>
        <w:t>Artec</w:t>
      </w:r>
      <w:proofErr w:type="spellEnd"/>
      <w:r w:rsidR="00DA4F1D">
        <w:rPr>
          <w:lang w:val="nb-NO"/>
        </w:rPr>
        <w:t xml:space="preserve"> AS til </w:t>
      </w:r>
      <w:r w:rsidR="00CF0255">
        <w:rPr>
          <w:lang w:val="nb-NO"/>
        </w:rPr>
        <w:t xml:space="preserve">SØK-rollen. </w:t>
      </w:r>
      <w:r w:rsidR="00D8534C">
        <w:rPr>
          <w:lang w:val="nb-NO"/>
        </w:rPr>
        <w:t xml:space="preserve">Totalentreprenør er ansvarlig </w:t>
      </w:r>
      <w:r w:rsidR="005F7DB0">
        <w:rPr>
          <w:lang w:val="nb-NO"/>
        </w:rPr>
        <w:t xml:space="preserve">at SØK får tilstrekkelig informasjon til at de kan søke om igangsettingstillatelse før arbeidene starter, og ferdigattest </w:t>
      </w:r>
      <w:r w:rsidR="00085B83">
        <w:rPr>
          <w:lang w:val="nb-NO"/>
        </w:rPr>
        <w:t xml:space="preserve">etter </w:t>
      </w:r>
      <w:r w:rsidR="00855C1B">
        <w:rPr>
          <w:lang w:val="nb-NO"/>
        </w:rPr>
        <w:t>at solcelleanlegget er montert</w:t>
      </w:r>
      <w:r w:rsidR="00645E81">
        <w:rPr>
          <w:lang w:val="nb-NO"/>
        </w:rPr>
        <w:t xml:space="preserve">. </w:t>
      </w:r>
    </w:p>
    <w:p w14:paraId="41011240" w14:textId="77777777" w:rsidR="008875C9" w:rsidRPr="0027267E" w:rsidRDefault="008875C9" w:rsidP="008875C9">
      <w:pPr>
        <w:rPr>
          <w:lang w:val="nb-NO"/>
        </w:rPr>
      </w:pPr>
    </w:p>
    <w:p w14:paraId="61260162" w14:textId="77777777" w:rsidR="008875C9" w:rsidRPr="0027267E" w:rsidRDefault="008875C9" w:rsidP="008875C9">
      <w:pPr>
        <w:pStyle w:val="Heading2"/>
        <w:keepNext w:val="0"/>
        <w:keepLines w:val="0"/>
        <w:numPr>
          <w:ilvl w:val="0"/>
          <w:numId w:val="5"/>
        </w:numPr>
        <w:spacing w:before="120" w:after="60"/>
        <w:contextualSpacing/>
        <w:rPr>
          <w:lang w:val="nb-NO"/>
        </w:rPr>
      </w:pPr>
      <w:r w:rsidRPr="0027267E">
        <w:rPr>
          <w:lang w:val="nb-NO"/>
        </w:rPr>
        <w:t>Entrepriseform</w:t>
      </w:r>
    </w:p>
    <w:p w14:paraId="00F3C4BF" w14:textId="77777777" w:rsidR="00CE56A2" w:rsidRPr="00687747" w:rsidRDefault="00CE56A2" w:rsidP="00687747">
      <w:pPr>
        <w:rPr>
          <w:lang w:val="nb-NO"/>
        </w:rPr>
      </w:pPr>
      <w:r w:rsidRPr="00687747">
        <w:rPr>
          <w:lang w:val="nb-NO"/>
        </w:rPr>
        <w:t xml:space="preserve">Prosjektet gjennomføres som en totalentreprise. </w:t>
      </w:r>
    </w:p>
    <w:p w14:paraId="1F4A6BC0" w14:textId="77777777" w:rsidR="008875C9" w:rsidRPr="0027267E" w:rsidRDefault="008875C9" w:rsidP="008875C9">
      <w:pPr>
        <w:rPr>
          <w:lang w:val="nb-NO"/>
        </w:rPr>
      </w:pPr>
    </w:p>
    <w:p w14:paraId="05146C16" w14:textId="77777777" w:rsidR="008875C9" w:rsidRPr="0027267E" w:rsidRDefault="008875C9" w:rsidP="008875C9">
      <w:pPr>
        <w:pStyle w:val="Heading2"/>
        <w:keepNext w:val="0"/>
        <w:keepLines w:val="0"/>
        <w:numPr>
          <w:ilvl w:val="0"/>
          <w:numId w:val="5"/>
        </w:numPr>
        <w:spacing w:before="120" w:after="60"/>
        <w:contextualSpacing/>
        <w:rPr>
          <w:lang w:val="nb-NO"/>
        </w:rPr>
      </w:pPr>
      <w:r w:rsidRPr="0027267E">
        <w:rPr>
          <w:lang w:val="nb-NO"/>
        </w:rPr>
        <w:t>Fremdrift</w:t>
      </w:r>
    </w:p>
    <w:p w14:paraId="5F24DEFF" w14:textId="1D5E8D39" w:rsidR="007B57DE" w:rsidRPr="00687747" w:rsidRDefault="007B57DE" w:rsidP="00687747">
      <w:pPr>
        <w:rPr>
          <w:lang w:val="nb-NO"/>
        </w:rPr>
      </w:pPr>
      <w:r w:rsidRPr="00687747">
        <w:rPr>
          <w:lang w:val="nb-NO"/>
        </w:rPr>
        <w:t xml:space="preserve">Utførelsen er planlagt gjennomført i perioden oktober/november 2026. </w:t>
      </w:r>
    </w:p>
    <w:p w14:paraId="741A4170" w14:textId="77777777" w:rsidR="008875C9" w:rsidRPr="0027267E" w:rsidRDefault="008875C9" w:rsidP="008875C9">
      <w:pPr>
        <w:rPr>
          <w:lang w:val="nb-NO"/>
        </w:rPr>
      </w:pPr>
    </w:p>
    <w:p w14:paraId="2E4D4A9E" w14:textId="77777777" w:rsidR="008875C9" w:rsidRPr="0027267E" w:rsidRDefault="008875C9" w:rsidP="008875C9">
      <w:pPr>
        <w:pStyle w:val="Heading2"/>
        <w:keepNext w:val="0"/>
        <w:keepLines w:val="0"/>
        <w:numPr>
          <w:ilvl w:val="0"/>
          <w:numId w:val="5"/>
        </w:numPr>
        <w:spacing w:before="120" w:after="60"/>
        <w:contextualSpacing/>
        <w:rPr>
          <w:lang w:val="nb-NO"/>
        </w:rPr>
      </w:pPr>
      <w:r w:rsidRPr="0027267E">
        <w:rPr>
          <w:lang w:val="nb-NO"/>
        </w:rPr>
        <w:t>Forhold på byggeplassen</w:t>
      </w:r>
    </w:p>
    <w:p w14:paraId="196AA547" w14:textId="23C2A7ED" w:rsidR="009F1AFA" w:rsidRPr="009F1AFA" w:rsidRDefault="009F1AFA" w:rsidP="009F1AFA">
      <w:pPr>
        <w:rPr>
          <w:lang w:val="nb-NO"/>
        </w:rPr>
      </w:pPr>
      <w:r w:rsidRPr="009F1AFA">
        <w:rPr>
          <w:lang w:val="nb-NO"/>
        </w:rPr>
        <w:t xml:space="preserve">Avhengig av når montering starter og ferdigstilles, vil det måtte påregnes at skolen er i full drift i anleggsperioden. Entreprenør skal ta hensyn til driften i </w:t>
      </w:r>
      <w:r>
        <w:rPr>
          <w:lang w:val="nb-NO"/>
        </w:rPr>
        <w:t>skolen</w:t>
      </w:r>
      <w:r w:rsidR="00DB5E1A">
        <w:rPr>
          <w:lang w:val="nb-NO"/>
        </w:rPr>
        <w:t xml:space="preserve">, samt aktivitet </w:t>
      </w:r>
      <w:r w:rsidRPr="009F1AFA">
        <w:rPr>
          <w:lang w:val="nb-NO"/>
        </w:rPr>
        <w:t xml:space="preserve">på utvendige veier og plasser, slik at skoledrift hindres minst mulig. Spesielt støyende aktivitet kan bli pålagt utført utenfor ordinær skoletid eller tid for eventuelle konserter </w:t>
      </w:r>
      <w:proofErr w:type="spellStart"/>
      <w:r w:rsidRPr="009F1AFA">
        <w:rPr>
          <w:lang w:val="nb-NO"/>
        </w:rPr>
        <w:t>etc</w:t>
      </w:r>
      <w:proofErr w:type="spellEnd"/>
      <w:r w:rsidRPr="009F1AFA">
        <w:rPr>
          <w:lang w:val="nb-NO"/>
        </w:rPr>
        <w:t xml:space="preserve"> på kveldstid.. </w:t>
      </w:r>
    </w:p>
    <w:p w14:paraId="2B53626C" w14:textId="77777777" w:rsidR="009F1AFA" w:rsidRPr="009F1AFA" w:rsidRDefault="009F1AFA" w:rsidP="009F1AFA">
      <w:pPr>
        <w:rPr>
          <w:lang w:val="nb-NO"/>
        </w:rPr>
      </w:pPr>
    </w:p>
    <w:p w14:paraId="38F3839B" w14:textId="77777777" w:rsidR="009F1AFA" w:rsidRPr="009F1AFA" w:rsidRDefault="009F1AFA" w:rsidP="009F1AFA">
      <w:pPr>
        <w:rPr>
          <w:lang w:val="nb-NO"/>
        </w:rPr>
      </w:pPr>
      <w:r w:rsidRPr="009F1AFA">
        <w:rPr>
          <w:lang w:val="nb-NO"/>
        </w:rPr>
        <w:t xml:space="preserve">All rigg og drift på området skal avtales på forhånd med byggherrens byggeplass tilsyn/driftsleder. Det samme gjelder parkering og lagring av materiell på området. </w:t>
      </w:r>
    </w:p>
    <w:p w14:paraId="710C97E3" w14:textId="77777777" w:rsidR="009F1AFA" w:rsidRPr="009F1AFA" w:rsidRDefault="009F1AFA" w:rsidP="009F1AFA">
      <w:pPr>
        <w:pStyle w:val="ListParagraph"/>
        <w:ind w:left="360"/>
        <w:rPr>
          <w:lang w:val="nb-NO"/>
        </w:rPr>
      </w:pPr>
    </w:p>
    <w:p w14:paraId="0B2BE3B8" w14:textId="77777777" w:rsidR="009F1AFA" w:rsidRPr="009F1AFA" w:rsidRDefault="009F1AFA" w:rsidP="009F1AFA">
      <w:pPr>
        <w:rPr>
          <w:lang w:val="nb-NO"/>
        </w:rPr>
      </w:pPr>
      <w:r w:rsidRPr="009F1AFA">
        <w:rPr>
          <w:lang w:val="nb-NO"/>
        </w:rPr>
        <w:t xml:space="preserve">Entreprenør og skole forventes på hver sin side å utvise smidighet i forhold til at anleggsarbeid og skoledrift kan utføres samtidig. </w:t>
      </w:r>
    </w:p>
    <w:p w14:paraId="2DCBADE3" w14:textId="77777777" w:rsidR="009F1AFA" w:rsidRPr="009F1AFA" w:rsidRDefault="009F1AFA" w:rsidP="009F1AFA">
      <w:pPr>
        <w:pStyle w:val="ListParagraph"/>
        <w:ind w:left="360"/>
        <w:rPr>
          <w:lang w:val="nb-NO"/>
        </w:rPr>
      </w:pPr>
    </w:p>
    <w:p w14:paraId="79DA9F19" w14:textId="77777777" w:rsidR="009F1AFA" w:rsidRPr="009F1AFA" w:rsidRDefault="009F1AFA" w:rsidP="009F1AFA">
      <w:pPr>
        <w:rPr>
          <w:lang w:val="nb-NO"/>
        </w:rPr>
      </w:pPr>
      <w:r w:rsidRPr="009F1AFA">
        <w:rPr>
          <w:lang w:val="nb-NO"/>
        </w:rPr>
        <w:t xml:space="preserve">Alt arbeid skal skje innenfor adgangens kontrollerte område der det er påbudt å benytte verneutstyr. </w:t>
      </w:r>
    </w:p>
    <w:p w14:paraId="531686C7" w14:textId="77777777" w:rsidR="009F1AFA" w:rsidRPr="009F1AFA" w:rsidRDefault="009F1AFA" w:rsidP="009F1AFA">
      <w:pPr>
        <w:rPr>
          <w:lang w:val="nb-NO"/>
        </w:rPr>
      </w:pPr>
    </w:p>
    <w:p w14:paraId="223D7482" w14:textId="77777777" w:rsidR="009F1AFA" w:rsidRPr="009F1AFA" w:rsidRDefault="009F1AFA" w:rsidP="009F1AFA">
      <w:pPr>
        <w:rPr>
          <w:lang w:val="nb-NO"/>
        </w:rPr>
      </w:pPr>
      <w:r w:rsidRPr="009F1AFA">
        <w:rPr>
          <w:lang w:val="nb-NO"/>
        </w:rPr>
        <w:t xml:space="preserve">El-uttak til verktøy </w:t>
      </w:r>
      <w:proofErr w:type="spellStart"/>
      <w:r w:rsidRPr="009F1AFA">
        <w:rPr>
          <w:lang w:val="nb-NO"/>
        </w:rPr>
        <w:t>etc</w:t>
      </w:r>
      <w:proofErr w:type="spellEnd"/>
      <w:r w:rsidRPr="009F1AFA">
        <w:rPr>
          <w:lang w:val="nb-NO"/>
        </w:rPr>
        <w:t xml:space="preserve"> påvises av byggherren. </w:t>
      </w:r>
    </w:p>
    <w:p w14:paraId="1DFAB924" w14:textId="77777777" w:rsidR="008875C9" w:rsidRPr="0027267E" w:rsidRDefault="008875C9" w:rsidP="008875C9">
      <w:pPr>
        <w:rPr>
          <w:lang w:val="nb-NO"/>
        </w:rPr>
      </w:pPr>
    </w:p>
    <w:p w14:paraId="369D4FBB" w14:textId="77777777" w:rsidR="008875C9" w:rsidRPr="0027267E" w:rsidRDefault="008875C9" w:rsidP="008875C9">
      <w:pPr>
        <w:pStyle w:val="Heading2"/>
        <w:keepNext w:val="0"/>
        <w:keepLines w:val="0"/>
        <w:numPr>
          <w:ilvl w:val="0"/>
          <w:numId w:val="5"/>
        </w:numPr>
        <w:spacing w:before="120" w:after="60"/>
        <w:contextualSpacing/>
        <w:rPr>
          <w:lang w:val="nb-NO"/>
        </w:rPr>
      </w:pPr>
      <w:r w:rsidRPr="0027267E">
        <w:rPr>
          <w:lang w:val="nb-NO"/>
        </w:rPr>
        <w:t>HMS</w:t>
      </w:r>
    </w:p>
    <w:p w14:paraId="4C088583" w14:textId="77777777" w:rsidR="008875C9" w:rsidRPr="0027267E" w:rsidRDefault="008875C9" w:rsidP="008875C9">
      <w:pPr>
        <w:rPr>
          <w:lang w:val="nb-NO"/>
        </w:rPr>
      </w:pPr>
      <w:r w:rsidRPr="0027267E">
        <w:rPr>
          <w:lang w:val="nb-NO"/>
        </w:rPr>
        <w:t>For prosjektet gjelder følgende prosjektorganisasjon:</w:t>
      </w:r>
    </w:p>
    <w:p w14:paraId="24E85241" w14:textId="786574B5" w:rsidR="00CB6F0E" w:rsidRPr="00CB6F0E" w:rsidRDefault="00CB6F0E" w:rsidP="00CB6F0E">
      <w:pPr>
        <w:rPr>
          <w:lang w:val="nb-NO"/>
        </w:rPr>
      </w:pPr>
      <w:r w:rsidRPr="00CB6F0E">
        <w:rPr>
          <w:lang w:val="nb-NO"/>
        </w:rPr>
        <w:t xml:space="preserve">HMS-ansvarlig: </w:t>
      </w:r>
      <w:r>
        <w:rPr>
          <w:lang w:val="nb-NO"/>
        </w:rPr>
        <w:tab/>
      </w:r>
      <w:r>
        <w:rPr>
          <w:lang w:val="nb-NO"/>
        </w:rPr>
        <w:tab/>
      </w:r>
      <w:r>
        <w:rPr>
          <w:lang w:val="nb-NO"/>
        </w:rPr>
        <w:tab/>
      </w:r>
      <w:r w:rsidRPr="00CB6F0E">
        <w:rPr>
          <w:lang w:val="nb-NO"/>
        </w:rPr>
        <w:t xml:space="preserve">Francisco Javier Bazaez Munoz, Vestland fylkeskommune </w:t>
      </w:r>
    </w:p>
    <w:p w14:paraId="7FA85EE7" w14:textId="673B4BAC" w:rsidR="00CB6F0E" w:rsidRPr="00CB6F0E" w:rsidRDefault="00CB6F0E" w:rsidP="00CB6F0E">
      <w:pPr>
        <w:rPr>
          <w:lang w:val="nb-NO"/>
        </w:rPr>
      </w:pPr>
      <w:r w:rsidRPr="00CB6F0E">
        <w:rPr>
          <w:lang w:val="nb-NO"/>
        </w:rPr>
        <w:t xml:space="preserve">Koordinator prosjektering: </w:t>
      </w:r>
      <w:r>
        <w:rPr>
          <w:lang w:val="nb-NO"/>
        </w:rPr>
        <w:tab/>
      </w:r>
      <w:r w:rsidRPr="00CB6F0E">
        <w:rPr>
          <w:lang w:val="nb-NO"/>
        </w:rPr>
        <w:t xml:space="preserve">IA </w:t>
      </w:r>
    </w:p>
    <w:p w14:paraId="794DB535" w14:textId="7FAE23B7" w:rsidR="00CB6F0E" w:rsidRPr="00CB6F0E" w:rsidRDefault="00CB6F0E" w:rsidP="00CB6F0E">
      <w:pPr>
        <w:rPr>
          <w:lang w:val="nb-NO"/>
        </w:rPr>
      </w:pPr>
      <w:r w:rsidRPr="00CB6F0E">
        <w:rPr>
          <w:lang w:val="nb-NO"/>
        </w:rPr>
        <w:t xml:space="preserve">Koordinator utførelse: </w:t>
      </w:r>
      <w:r>
        <w:rPr>
          <w:lang w:val="nb-NO"/>
        </w:rPr>
        <w:tab/>
      </w:r>
      <w:r>
        <w:rPr>
          <w:lang w:val="nb-NO"/>
        </w:rPr>
        <w:tab/>
      </w:r>
      <w:r w:rsidRPr="00CB6F0E">
        <w:rPr>
          <w:lang w:val="nb-NO"/>
        </w:rPr>
        <w:t xml:space="preserve">Francisco Javier Bazaez Munoz, Vestland fylkeskommune </w:t>
      </w:r>
    </w:p>
    <w:p w14:paraId="06F7DBD2" w14:textId="627DA434" w:rsidR="008875C9" w:rsidRDefault="00CB6F0E" w:rsidP="00CB6F0E">
      <w:pPr>
        <w:rPr>
          <w:lang w:val="nb-NO"/>
        </w:rPr>
      </w:pPr>
      <w:r w:rsidRPr="00CB6F0E">
        <w:rPr>
          <w:lang w:val="nb-NO"/>
        </w:rPr>
        <w:t xml:space="preserve">Hovedbedrift etter </w:t>
      </w:r>
      <w:proofErr w:type="spellStart"/>
      <w:r w:rsidRPr="00CB6F0E">
        <w:rPr>
          <w:lang w:val="nb-NO"/>
        </w:rPr>
        <w:t>Aml</w:t>
      </w:r>
      <w:proofErr w:type="spellEnd"/>
      <w:r w:rsidRPr="00CB6F0E">
        <w:rPr>
          <w:lang w:val="nb-NO"/>
        </w:rPr>
        <w:t xml:space="preserve">.: </w:t>
      </w:r>
      <w:r>
        <w:rPr>
          <w:lang w:val="nb-NO"/>
        </w:rPr>
        <w:tab/>
      </w:r>
      <w:r>
        <w:rPr>
          <w:lang w:val="nb-NO"/>
        </w:rPr>
        <w:tab/>
      </w:r>
      <w:r w:rsidRPr="00CB6F0E">
        <w:rPr>
          <w:lang w:val="nb-NO"/>
        </w:rPr>
        <w:t>Tilbyder</w:t>
      </w:r>
    </w:p>
    <w:p w14:paraId="7688FAC8" w14:textId="77777777" w:rsidR="00CB6F0E" w:rsidRPr="0027267E" w:rsidRDefault="00CB6F0E" w:rsidP="00CB6F0E">
      <w:pPr>
        <w:rPr>
          <w:lang w:val="nb-NO"/>
        </w:rPr>
      </w:pPr>
    </w:p>
    <w:p w14:paraId="6DB8AC00" w14:textId="77777777" w:rsidR="008875C9" w:rsidRPr="0027267E" w:rsidRDefault="008875C9" w:rsidP="008875C9">
      <w:pPr>
        <w:rPr>
          <w:lang w:val="nb-NO"/>
        </w:rPr>
      </w:pPr>
      <w:r w:rsidRPr="0027267E">
        <w:rPr>
          <w:lang w:val="nb-NO"/>
        </w:rPr>
        <w:t xml:space="preserve">Se SHA-plan del 1 og 2 for beskrivelse HMS-risikoen i prosjektet og beskrivelse av særlig risikofylte arbeidsoperasjoner. </w:t>
      </w:r>
    </w:p>
    <w:p w14:paraId="60AB7C5A" w14:textId="77777777" w:rsidR="008875C9" w:rsidRPr="0027267E" w:rsidRDefault="008875C9" w:rsidP="008875C9">
      <w:pPr>
        <w:rPr>
          <w:lang w:val="nb-NO"/>
        </w:rPr>
      </w:pPr>
    </w:p>
    <w:p w14:paraId="2DCE6861" w14:textId="77777777" w:rsidR="008875C9" w:rsidRPr="0027267E" w:rsidRDefault="008875C9" w:rsidP="008875C9">
      <w:pPr>
        <w:pStyle w:val="Heading2"/>
        <w:keepNext w:val="0"/>
        <w:keepLines w:val="0"/>
        <w:numPr>
          <w:ilvl w:val="0"/>
          <w:numId w:val="5"/>
        </w:numPr>
        <w:spacing w:before="120" w:after="60"/>
        <w:contextualSpacing/>
        <w:rPr>
          <w:lang w:val="nb-NO"/>
        </w:rPr>
      </w:pPr>
      <w:r w:rsidRPr="0027267E">
        <w:rPr>
          <w:lang w:val="nb-NO"/>
        </w:rPr>
        <w:t>Universell utforming</w:t>
      </w:r>
    </w:p>
    <w:p w14:paraId="6287295A" w14:textId="69D91BAA" w:rsidR="008875C9" w:rsidRPr="0027267E" w:rsidRDefault="00711B17" w:rsidP="008875C9">
      <w:pPr>
        <w:rPr>
          <w:lang w:val="nb-NO"/>
        </w:rPr>
      </w:pPr>
      <w:r w:rsidRPr="00711B17">
        <w:rPr>
          <w:lang w:val="nb-NO"/>
        </w:rPr>
        <w:t>Prosjektet skal gjennomføres etter PBL, TEK17.</w:t>
      </w:r>
    </w:p>
    <w:p w14:paraId="764A52E9" w14:textId="77777777" w:rsidR="008875C9" w:rsidRPr="0027267E" w:rsidRDefault="008875C9" w:rsidP="008875C9">
      <w:pPr>
        <w:rPr>
          <w:lang w:val="nb-NO"/>
        </w:rPr>
      </w:pPr>
    </w:p>
    <w:p w14:paraId="02197E7B" w14:textId="77777777" w:rsidR="008875C9" w:rsidRPr="0027267E" w:rsidRDefault="008875C9" w:rsidP="008875C9">
      <w:pPr>
        <w:pStyle w:val="Heading2"/>
        <w:keepNext w:val="0"/>
        <w:keepLines w:val="0"/>
        <w:numPr>
          <w:ilvl w:val="0"/>
          <w:numId w:val="5"/>
        </w:numPr>
        <w:spacing w:before="120" w:after="60"/>
        <w:contextualSpacing/>
        <w:rPr>
          <w:lang w:val="nb-NO"/>
        </w:rPr>
      </w:pPr>
      <w:r w:rsidRPr="0027267E">
        <w:rPr>
          <w:lang w:val="nb-NO"/>
        </w:rPr>
        <w:t>Miljø</w:t>
      </w:r>
    </w:p>
    <w:p w14:paraId="2729F5E5" w14:textId="77777777" w:rsidR="003C7AC0" w:rsidRPr="003C7AC0" w:rsidRDefault="003C7AC0" w:rsidP="003C7AC0">
      <w:pPr>
        <w:rPr>
          <w:lang w:val="nb-NO"/>
        </w:rPr>
      </w:pPr>
      <w:r w:rsidRPr="003C7AC0">
        <w:rPr>
          <w:lang w:val="nb-NO"/>
        </w:rPr>
        <w:t xml:space="preserve">Etablering av solcelleanlegg vil være et viktig bidrag mot målsettingen i klimaplanen til Vestland fylke om et netto nullutslipp i 2030. </w:t>
      </w:r>
    </w:p>
    <w:p w14:paraId="0FCB0F1D" w14:textId="77777777" w:rsidR="003C7AC0" w:rsidRPr="003C7AC0" w:rsidRDefault="003C7AC0" w:rsidP="003C7AC0">
      <w:pPr>
        <w:rPr>
          <w:lang w:val="nb-NO"/>
        </w:rPr>
      </w:pPr>
    </w:p>
    <w:p w14:paraId="7C0F727F" w14:textId="77777777" w:rsidR="003C7AC0" w:rsidRPr="003C7AC0" w:rsidRDefault="003C7AC0" w:rsidP="003C7AC0">
      <w:pPr>
        <w:rPr>
          <w:lang w:val="nb-NO"/>
        </w:rPr>
      </w:pPr>
      <w:r w:rsidRPr="003C7AC0">
        <w:rPr>
          <w:lang w:val="nb-NO"/>
        </w:rPr>
        <w:t>Småskala energiproduksjon fra solceller på våre bygg vil bidra positivt mot det estimerte fremtidige energiunderskuddet på Vestlandet.</w:t>
      </w:r>
    </w:p>
    <w:p w14:paraId="6725F10D" w14:textId="77777777" w:rsidR="008875C9" w:rsidRPr="0027267E" w:rsidRDefault="008875C9" w:rsidP="008875C9">
      <w:pPr>
        <w:rPr>
          <w:lang w:val="nb-NO"/>
        </w:rPr>
      </w:pPr>
    </w:p>
    <w:p w14:paraId="359D7FDA" w14:textId="77777777" w:rsidR="008875C9" w:rsidRPr="0027267E" w:rsidRDefault="008875C9" w:rsidP="008875C9">
      <w:pPr>
        <w:pStyle w:val="Heading2"/>
        <w:keepNext w:val="0"/>
        <w:keepLines w:val="0"/>
        <w:numPr>
          <w:ilvl w:val="0"/>
          <w:numId w:val="5"/>
        </w:numPr>
        <w:spacing w:before="120" w:after="60"/>
        <w:contextualSpacing/>
        <w:rPr>
          <w:lang w:val="nb-NO"/>
        </w:rPr>
      </w:pPr>
      <w:r w:rsidRPr="0027267E">
        <w:rPr>
          <w:lang w:val="nb-NO"/>
        </w:rPr>
        <w:t>Kontakt/møter</w:t>
      </w:r>
    </w:p>
    <w:p w14:paraId="377833F1" w14:textId="77777777" w:rsidR="00870F97" w:rsidRPr="00870F97" w:rsidRDefault="00870F97" w:rsidP="00870F97">
      <w:pPr>
        <w:rPr>
          <w:lang w:val="nb-NO"/>
        </w:rPr>
      </w:pPr>
      <w:r w:rsidRPr="00870F97">
        <w:rPr>
          <w:lang w:val="nb-NO"/>
        </w:rPr>
        <w:t>Det må regnes med tett oppfølging når det gjelder prosjekterings- og byggemøter.</w:t>
      </w:r>
    </w:p>
    <w:p w14:paraId="773C9306" w14:textId="77777777" w:rsidR="008875C9" w:rsidRPr="0027267E" w:rsidRDefault="008875C9" w:rsidP="008875C9">
      <w:pPr>
        <w:rPr>
          <w:lang w:val="nb-NO"/>
        </w:rPr>
      </w:pPr>
    </w:p>
    <w:p w14:paraId="69E142D1" w14:textId="77777777" w:rsidR="008875C9" w:rsidRPr="0027267E" w:rsidRDefault="008875C9" w:rsidP="008875C9">
      <w:pPr>
        <w:pStyle w:val="Heading2"/>
        <w:keepNext w:val="0"/>
        <w:keepLines w:val="0"/>
        <w:numPr>
          <w:ilvl w:val="0"/>
          <w:numId w:val="5"/>
        </w:numPr>
        <w:spacing w:before="120" w:after="60"/>
        <w:contextualSpacing/>
        <w:rPr>
          <w:lang w:val="nb-NO"/>
        </w:rPr>
      </w:pPr>
      <w:r w:rsidRPr="0027267E">
        <w:rPr>
          <w:lang w:val="nb-NO"/>
        </w:rPr>
        <w:t>Politiske vedtak</w:t>
      </w:r>
    </w:p>
    <w:p w14:paraId="2FA85516" w14:textId="77777777" w:rsidR="00B53BE8" w:rsidRPr="00B53BE8" w:rsidRDefault="00B53BE8" w:rsidP="00B53BE8">
      <w:pPr>
        <w:rPr>
          <w:lang w:val="nb-NO"/>
        </w:rPr>
      </w:pPr>
      <w:r w:rsidRPr="00B53BE8">
        <w:rPr>
          <w:lang w:val="nb-NO"/>
        </w:rPr>
        <w:t>Finansiering av prosjektet er gjort i politisk vedtak i fylkestingssak 2024/6259-1.</w:t>
      </w:r>
    </w:p>
    <w:p w14:paraId="373715FA" w14:textId="77777777" w:rsidR="000729B4" w:rsidRDefault="000729B4" w:rsidP="008875C9">
      <w:pPr>
        <w:pStyle w:val="Heading2"/>
      </w:pPr>
    </w:p>
    <w:sectPr w:rsidR="000729B4" w:rsidSect="000729B4">
      <w:footerReference w:type="default" r:id="rId16"/>
      <w:headerReference w:type="first" r:id="rId17"/>
      <w:footerReference w:type="first" r:id="rId18"/>
      <w:pgSz w:w="11906" w:h="16838" w:code="9"/>
      <w:pgMar w:top="1588" w:right="1588" w:bottom="1588" w:left="1588" w:header="851" w:footer="62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097B85" w14:textId="77777777" w:rsidR="00EF034B" w:rsidRDefault="00EF034B" w:rsidP="000729B4">
      <w:r>
        <w:separator/>
      </w:r>
    </w:p>
  </w:endnote>
  <w:endnote w:type="continuationSeparator" w:id="0">
    <w:p w14:paraId="61C6D865" w14:textId="77777777" w:rsidR="00EF034B" w:rsidRDefault="00EF034B" w:rsidP="000729B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oboto">
    <w:panose1 w:val="00000000000000000000"/>
    <w:charset w:val="00"/>
    <w:family w:val="roman"/>
    <w:notTrueType/>
    <w:pitch w:val="default"/>
  </w:font>
  <w:font w:name="Roboto Light">
    <w:charset w:val="00"/>
    <w:family w:val="auto"/>
    <w:pitch w:val="variable"/>
    <w:sig w:usb0="E0000AFF" w:usb1="5000217F" w:usb2="00000021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 Slab">
    <w:altName w:val="Arial"/>
    <w:panose1 w:val="00000000000000000000"/>
    <w:charset w:val="00"/>
    <w:family w:val="roman"/>
    <w:notTrueType/>
    <w:pitch w:val="default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Roboto Slab SemiBold">
    <w:altName w:val="Arial"/>
    <w:charset w:val="00"/>
    <w:family w:val="auto"/>
    <w:pitch w:val="variable"/>
    <w:sig w:usb0="000004FF" w:usb1="8000405F" w:usb2="00000022" w:usb3="00000000" w:csb0="0000019F" w:csb1="00000000"/>
  </w:font>
  <w:font w:name="ArialM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-BoldM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tblpY="15480"/>
      <w:tblW w:w="10260" w:type="dxa"/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3686"/>
      <w:gridCol w:w="3118"/>
      <w:gridCol w:w="3456"/>
    </w:tblGrid>
    <w:tr w:rsidR="00C22745" w:rsidRPr="008E0F0B" w14:paraId="6BA98AF7" w14:textId="77777777" w:rsidTr="004E3111">
      <w:tc>
        <w:tcPr>
          <w:tcW w:w="3686" w:type="dxa"/>
          <w:hideMark/>
        </w:tcPr>
        <w:p w14:paraId="24A90216" w14:textId="77777777" w:rsidR="00C22745" w:rsidRPr="000729B4" w:rsidRDefault="00C22745" w:rsidP="00C22745">
          <w:pPr>
            <w:rPr>
              <w:rFonts w:ascii="Roboto Slab SemiBold" w:hAnsi="Roboto Slab SemiBold"/>
              <w:sz w:val="18"/>
              <w:szCs w:val="18"/>
            </w:rPr>
          </w:pPr>
          <w:r w:rsidRPr="000729B4">
            <w:rPr>
              <w:rFonts w:ascii="Roboto Slab SemiBold" w:hAnsi="Roboto Slab SemiBold"/>
              <w:sz w:val="18"/>
              <w:szCs w:val="18"/>
            </w:rPr>
            <w:t>Namn på dokument</w:t>
          </w:r>
        </w:p>
        <w:p w14:paraId="02C1DDF6" w14:textId="77777777" w:rsidR="00C22745" w:rsidRPr="000729B4" w:rsidRDefault="00C22745" w:rsidP="00C22745">
          <w:pPr>
            <w:rPr>
              <w:rFonts w:asciiTheme="majorHAnsi" w:hAnsiTheme="majorHAnsi"/>
              <w:sz w:val="18"/>
              <w:szCs w:val="18"/>
            </w:rPr>
          </w:pPr>
          <w:r w:rsidRPr="000729B4">
            <w:rPr>
              <w:rFonts w:asciiTheme="majorHAnsi" w:hAnsiTheme="majorHAnsi"/>
              <w:sz w:val="18"/>
              <w:szCs w:val="18"/>
            </w:rPr>
            <w:t>Type dokument:</w:t>
          </w:r>
        </w:p>
        <w:p w14:paraId="626CE348" w14:textId="77777777" w:rsidR="00C22745" w:rsidRPr="000729B4" w:rsidRDefault="00C22745" w:rsidP="00C22745">
          <w:pPr>
            <w:rPr>
              <w:rFonts w:asciiTheme="majorHAnsi" w:hAnsiTheme="majorHAnsi"/>
              <w:sz w:val="18"/>
              <w:szCs w:val="18"/>
            </w:rPr>
          </w:pPr>
          <w:r w:rsidRPr="000729B4">
            <w:rPr>
              <w:rFonts w:asciiTheme="majorHAnsi" w:hAnsiTheme="majorHAnsi"/>
              <w:sz w:val="18"/>
              <w:szCs w:val="18"/>
            </w:rPr>
            <w:t xml:space="preserve">Utarbeidd av:  </w:t>
          </w:r>
        </w:p>
      </w:tc>
      <w:tc>
        <w:tcPr>
          <w:tcW w:w="3118" w:type="dxa"/>
          <w:hideMark/>
        </w:tcPr>
        <w:p w14:paraId="065834DA" w14:textId="77777777" w:rsidR="00C22745" w:rsidRPr="000729B4" w:rsidRDefault="00C22745" w:rsidP="00C22745">
          <w:pPr>
            <w:rPr>
              <w:rFonts w:asciiTheme="majorHAnsi" w:hAnsiTheme="majorHAnsi" w:cs="ArialMT"/>
              <w:sz w:val="18"/>
              <w:szCs w:val="18"/>
            </w:rPr>
          </w:pPr>
          <w:r w:rsidRPr="000729B4">
            <w:rPr>
              <w:rFonts w:asciiTheme="majorHAnsi" w:hAnsiTheme="majorHAnsi" w:cs="ArialMT"/>
              <w:sz w:val="18"/>
              <w:szCs w:val="18"/>
            </w:rPr>
            <w:t xml:space="preserve">Godkjend av: </w:t>
          </w:r>
        </w:p>
        <w:p w14:paraId="00F044B3" w14:textId="77777777" w:rsidR="00C22745" w:rsidRPr="000729B4" w:rsidRDefault="00C22745" w:rsidP="00C22745">
          <w:pPr>
            <w:rPr>
              <w:rFonts w:asciiTheme="majorHAnsi" w:hAnsiTheme="majorHAnsi" w:cs="ArialMT"/>
              <w:sz w:val="18"/>
              <w:szCs w:val="18"/>
            </w:rPr>
          </w:pPr>
          <w:r w:rsidRPr="000729B4">
            <w:rPr>
              <w:rFonts w:asciiTheme="majorHAnsi" w:hAnsiTheme="majorHAnsi" w:cs="ArialMT"/>
              <w:sz w:val="18"/>
              <w:szCs w:val="18"/>
            </w:rPr>
            <w:t>Godkjend dato:</w:t>
          </w:r>
        </w:p>
        <w:p w14:paraId="1C882EAB" w14:textId="77777777" w:rsidR="00C22745" w:rsidRPr="000729B4" w:rsidRDefault="00C22745" w:rsidP="00C22745">
          <w:pPr>
            <w:rPr>
              <w:rFonts w:asciiTheme="majorHAnsi" w:hAnsiTheme="majorHAnsi"/>
              <w:sz w:val="18"/>
              <w:szCs w:val="18"/>
            </w:rPr>
          </w:pPr>
          <w:r w:rsidRPr="000729B4">
            <w:rPr>
              <w:rFonts w:asciiTheme="majorHAnsi" w:hAnsiTheme="majorHAnsi" w:cs="ArialMT"/>
              <w:sz w:val="18"/>
              <w:szCs w:val="18"/>
            </w:rPr>
            <w:t>Gjeld frå:</w:t>
          </w:r>
        </w:p>
      </w:tc>
      <w:tc>
        <w:tcPr>
          <w:tcW w:w="3456" w:type="dxa"/>
          <w:hideMark/>
        </w:tcPr>
        <w:p w14:paraId="2F730CF9" w14:textId="77777777" w:rsidR="00C22745" w:rsidRPr="000729B4" w:rsidRDefault="00C22745" w:rsidP="00C22745">
          <w:pPr>
            <w:rPr>
              <w:rFonts w:asciiTheme="majorHAnsi" w:hAnsiTheme="majorHAnsi" w:cs="ArialMT"/>
              <w:sz w:val="18"/>
              <w:szCs w:val="18"/>
            </w:rPr>
          </w:pPr>
          <w:r w:rsidRPr="000729B4">
            <w:rPr>
              <w:rFonts w:asciiTheme="majorHAnsi" w:hAnsiTheme="majorHAnsi" w:cs="ArialMT"/>
              <w:sz w:val="18"/>
              <w:szCs w:val="18"/>
            </w:rPr>
            <w:t>Revidert dato:</w:t>
          </w:r>
        </w:p>
        <w:p w14:paraId="6BC569EF" w14:textId="77777777" w:rsidR="00C22745" w:rsidRPr="000729B4" w:rsidRDefault="00C22745" w:rsidP="00C22745">
          <w:pPr>
            <w:rPr>
              <w:rFonts w:asciiTheme="majorHAnsi" w:hAnsiTheme="majorHAnsi" w:cs="ArialMT"/>
              <w:sz w:val="18"/>
              <w:szCs w:val="18"/>
            </w:rPr>
          </w:pPr>
          <w:r w:rsidRPr="000729B4">
            <w:rPr>
              <w:rFonts w:asciiTheme="majorHAnsi" w:hAnsiTheme="majorHAnsi" w:cs="ArialMT"/>
              <w:sz w:val="18"/>
              <w:szCs w:val="18"/>
            </w:rPr>
            <w:t xml:space="preserve">Arkivsak:- </w:t>
          </w:r>
        </w:p>
        <w:p w14:paraId="0F7DE43C" w14:textId="77777777" w:rsidR="00C22745" w:rsidRPr="000729B4" w:rsidRDefault="00C22745" w:rsidP="00C22745">
          <w:pPr>
            <w:rPr>
              <w:rFonts w:asciiTheme="majorHAnsi" w:hAnsiTheme="majorHAnsi" w:cs="ArialMT"/>
              <w:sz w:val="18"/>
              <w:szCs w:val="18"/>
            </w:rPr>
          </w:pPr>
          <w:r w:rsidRPr="008875C9">
            <w:rPr>
              <w:rFonts w:asciiTheme="majorHAnsi" w:hAnsiTheme="majorHAnsi" w:cs="Arial-BoldMT"/>
              <w:bCs/>
              <w:sz w:val="18"/>
              <w:szCs w:val="18"/>
            </w:rPr>
            <w:t xml:space="preserve">Side </w:t>
          </w:r>
          <w:r w:rsidRPr="000729B4">
            <w:rPr>
              <w:rFonts w:asciiTheme="majorHAnsi" w:hAnsiTheme="majorHAnsi" w:cs="Arial-BoldMT"/>
              <w:bCs/>
              <w:sz w:val="18"/>
              <w:szCs w:val="18"/>
            </w:rPr>
            <w:fldChar w:fldCharType="begin"/>
          </w:r>
          <w:r w:rsidRPr="000729B4">
            <w:rPr>
              <w:rFonts w:asciiTheme="majorHAnsi" w:hAnsiTheme="majorHAnsi" w:cs="Arial-BoldMT"/>
              <w:bCs/>
              <w:sz w:val="18"/>
              <w:szCs w:val="18"/>
            </w:rPr>
            <w:instrText>PAGE  \* Arabic  \* MERGEFORMAT</w:instrText>
          </w:r>
          <w:r w:rsidRPr="000729B4">
            <w:rPr>
              <w:rFonts w:asciiTheme="majorHAnsi" w:hAnsiTheme="majorHAnsi" w:cs="Arial-BoldMT"/>
              <w:bCs/>
              <w:sz w:val="18"/>
              <w:szCs w:val="18"/>
            </w:rPr>
            <w:fldChar w:fldCharType="separate"/>
          </w:r>
          <w:r w:rsidRPr="008875C9">
            <w:rPr>
              <w:rFonts w:asciiTheme="majorHAnsi" w:hAnsiTheme="majorHAnsi" w:cs="Arial-BoldMT"/>
              <w:bCs/>
              <w:noProof/>
              <w:sz w:val="18"/>
              <w:szCs w:val="18"/>
            </w:rPr>
            <w:t>1</w:t>
          </w:r>
          <w:r w:rsidRPr="000729B4">
            <w:rPr>
              <w:rFonts w:asciiTheme="majorHAnsi" w:hAnsiTheme="majorHAnsi" w:cs="Arial-BoldMT"/>
              <w:bCs/>
              <w:sz w:val="18"/>
              <w:szCs w:val="18"/>
            </w:rPr>
            <w:fldChar w:fldCharType="end"/>
          </w:r>
          <w:r w:rsidRPr="008875C9">
            <w:rPr>
              <w:rFonts w:asciiTheme="majorHAnsi" w:hAnsiTheme="majorHAnsi" w:cs="Arial-BoldMT"/>
              <w:bCs/>
              <w:sz w:val="18"/>
              <w:szCs w:val="18"/>
            </w:rPr>
            <w:t xml:space="preserve"> av </w:t>
          </w:r>
          <w:r w:rsidRPr="000729B4">
            <w:rPr>
              <w:rFonts w:asciiTheme="majorHAnsi" w:hAnsiTheme="majorHAnsi" w:cs="Arial-BoldMT"/>
              <w:bCs/>
              <w:sz w:val="18"/>
              <w:szCs w:val="18"/>
            </w:rPr>
            <w:fldChar w:fldCharType="begin"/>
          </w:r>
          <w:r w:rsidRPr="000729B4">
            <w:rPr>
              <w:rFonts w:asciiTheme="majorHAnsi" w:hAnsiTheme="majorHAnsi" w:cs="Arial-BoldMT"/>
              <w:bCs/>
              <w:sz w:val="18"/>
              <w:szCs w:val="18"/>
            </w:rPr>
            <w:instrText>NUMPAGES  \* Arabic  \* MERGEFORMAT</w:instrText>
          </w:r>
          <w:r w:rsidRPr="000729B4">
            <w:rPr>
              <w:rFonts w:asciiTheme="majorHAnsi" w:hAnsiTheme="majorHAnsi" w:cs="Arial-BoldMT"/>
              <w:bCs/>
              <w:sz w:val="18"/>
              <w:szCs w:val="18"/>
            </w:rPr>
            <w:fldChar w:fldCharType="separate"/>
          </w:r>
          <w:r w:rsidRPr="008875C9">
            <w:rPr>
              <w:rFonts w:asciiTheme="majorHAnsi" w:hAnsiTheme="majorHAnsi" w:cs="Arial-BoldMT"/>
              <w:bCs/>
              <w:noProof/>
              <w:sz w:val="18"/>
              <w:szCs w:val="18"/>
            </w:rPr>
            <w:t>1</w:t>
          </w:r>
          <w:r w:rsidRPr="000729B4">
            <w:rPr>
              <w:rFonts w:asciiTheme="majorHAnsi" w:hAnsiTheme="majorHAnsi" w:cs="Arial-BoldMT"/>
              <w:bCs/>
              <w:sz w:val="18"/>
              <w:szCs w:val="18"/>
            </w:rPr>
            <w:fldChar w:fldCharType="end"/>
          </w:r>
        </w:p>
      </w:tc>
    </w:tr>
  </w:tbl>
  <w:p w14:paraId="62451645" w14:textId="77777777" w:rsidR="00F6629B" w:rsidRDefault="00F6629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tblpY="15480"/>
      <w:tblW w:w="10260" w:type="dxa"/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3686"/>
      <w:gridCol w:w="3118"/>
      <w:gridCol w:w="3456"/>
    </w:tblGrid>
    <w:tr w:rsidR="004E3111" w:rsidRPr="008E0F0B" w14:paraId="6EF33FF5" w14:textId="77777777" w:rsidTr="00614602">
      <w:tc>
        <w:tcPr>
          <w:tcW w:w="3686" w:type="dxa"/>
          <w:hideMark/>
        </w:tcPr>
        <w:p w14:paraId="67B43C2D" w14:textId="77777777" w:rsidR="00F6629B" w:rsidRPr="000729B4" w:rsidRDefault="0087213D" w:rsidP="000729B4">
          <w:pPr>
            <w:rPr>
              <w:rFonts w:ascii="Roboto Slab SemiBold" w:hAnsi="Roboto Slab SemiBold"/>
              <w:sz w:val="18"/>
              <w:szCs w:val="18"/>
            </w:rPr>
          </w:pPr>
          <w:r w:rsidRPr="000729B4">
            <w:rPr>
              <w:rFonts w:ascii="Roboto Slab SemiBold" w:hAnsi="Roboto Slab SemiBold"/>
              <w:sz w:val="18"/>
              <w:szCs w:val="18"/>
            </w:rPr>
            <w:t>Namn på dokument</w:t>
          </w:r>
        </w:p>
        <w:p w14:paraId="0875866F" w14:textId="77777777" w:rsidR="00F6629B" w:rsidRPr="000729B4" w:rsidRDefault="0087213D" w:rsidP="000729B4">
          <w:pPr>
            <w:rPr>
              <w:rFonts w:asciiTheme="majorHAnsi" w:hAnsiTheme="majorHAnsi"/>
              <w:sz w:val="18"/>
              <w:szCs w:val="18"/>
            </w:rPr>
          </w:pPr>
          <w:r w:rsidRPr="000729B4">
            <w:rPr>
              <w:rFonts w:asciiTheme="majorHAnsi" w:hAnsiTheme="majorHAnsi"/>
              <w:sz w:val="18"/>
              <w:szCs w:val="18"/>
            </w:rPr>
            <w:t>Type dokument:</w:t>
          </w:r>
        </w:p>
        <w:p w14:paraId="1FB2FC02" w14:textId="77777777" w:rsidR="00F6629B" w:rsidRPr="000729B4" w:rsidRDefault="0087213D" w:rsidP="000729B4">
          <w:pPr>
            <w:rPr>
              <w:rFonts w:asciiTheme="majorHAnsi" w:hAnsiTheme="majorHAnsi"/>
              <w:sz w:val="18"/>
              <w:szCs w:val="18"/>
            </w:rPr>
          </w:pPr>
          <w:r w:rsidRPr="000729B4">
            <w:rPr>
              <w:rFonts w:asciiTheme="majorHAnsi" w:hAnsiTheme="majorHAnsi"/>
              <w:sz w:val="18"/>
              <w:szCs w:val="18"/>
            </w:rPr>
            <w:t xml:space="preserve">Utarbeidd av: </w:t>
          </w:r>
          <w:bookmarkStart w:id="0" w:name="OVADMBETEGNELSE"/>
          <w:bookmarkEnd w:id="0"/>
          <w:r w:rsidRPr="000729B4">
            <w:rPr>
              <w:rFonts w:asciiTheme="majorHAnsi" w:hAnsiTheme="majorHAnsi"/>
              <w:sz w:val="18"/>
              <w:szCs w:val="18"/>
            </w:rPr>
            <w:t xml:space="preserve"> </w:t>
          </w:r>
        </w:p>
      </w:tc>
      <w:tc>
        <w:tcPr>
          <w:tcW w:w="3118" w:type="dxa"/>
          <w:hideMark/>
        </w:tcPr>
        <w:p w14:paraId="307AAE98" w14:textId="77777777" w:rsidR="00F6629B" w:rsidRPr="000729B4" w:rsidRDefault="0087213D" w:rsidP="000729B4">
          <w:pPr>
            <w:rPr>
              <w:rFonts w:asciiTheme="majorHAnsi" w:hAnsiTheme="majorHAnsi" w:cs="ArialMT"/>
              <w:sz w:val="18"/>
              <w:szCs w:val="18"/>
            </w:rPr>
          </w:pPr>
          <w:r w:rsidRPr="000729B4">
            <w:rPr>
              <w:rFonts w:asciiTheme="majorHAnsi" w:hAnsiTheme="majorHAnsi" w:cs="ArialMT"/>
              <w:sz w:val="18"/>
              <w:szCs w:val="18"/>
            </w:rPr>
            <w:t xml:space="preserve">Godkjend av: </w:t>
          </w:r>
          <w:bookmarkStart w:id="1" w:name="OVADMLEDERSTILLING"/>
          <w:bookmarkEnd w:id="1"/>
        </w:p>
        <w:p w14:paraId="6D88DD33" w14:textId="77777777" w:rsidR="00F6629B" w:rsidRPr="000729B4" w:rsidRDefault="0087213D" w:rsidP="000729B4">
          <w:pPr>
            <w:rPr>
              <w:rFonts w:asciiTheme="majorHAnsi" w:hAnsiTheme="majorHAnsi" w:cs="ArialMT"/>
              <w:sz w:val="18"/>
              <w:szCs w:val="18"/>
            </w:rPr>
          </w:pPr>
          <w:r w:rsidRPr="000729B4">
            <w:rPr>
              <w:rFonts w:asciiTheme="majorHAnsi" w:hAnsiTheme="majorHAnsi" w:cs="ArialMT"/>
              <w:sz w:val="18"/>
              <w:szCs w:val="18"/>
            </w:rPr>
            <w:t>Godkjend dato:</w:t>
          </w:r>
        </w:p>
        <w:p w14:paraId="369AE184" w14:textId="77777777" w:rsidR="00F6629B" w:rsidRPr="000729B4" w:rsidRDefault="0087213D" w:rsidP="000729B4">
          <w:pPr>
            <w:rPr>
              <w:rFonts w:asciiTheme="majorHAnsi" w:hAnsiTheme="majorHAnsi"/>
              <w:sz w:val="18"/>
              <w:szCs w:val="18"/>
            </w:rPr>
          </w:pPr>
          <w:r w:rsidRPr="000729B4">
            <w:rPr>
              <w:rFonts w:asciiTheme="majorHAnsi" w:hAnsiTheme="majorHAnsi" w:cs="ArialMT"/>
              <w:sz w:val="18"/>
              <w:szCs w:val="18"/>
            </w:rPr>
            <w:t>Gjeld frå:</w:t>
          </w:r>
        </w:p>
      </w:tc>
      <w:tc>
        <w:tcPr>
          <w:tcW w:w="3456" w:type="dxa"/>
          <w:hideMark/>
        </w:tcPr>
        <w:p w14:paraId="6ECA65AF" w14:textId="77777777" w:rsidR="00F6629B" w:rsidRPr="000729B4" w:rsidRDefault="0087213D" w:rsidP="000729B4">
          <w:pPr>
            <w:rPr>
              <w:rFonts w:asciiTheme="majorHAnsi" w:hAnsiTheme="majorHAnsi" w:cs="ArialMT"/>
              <w:sz w:val="18"/>
              <w:szCs w:val="18"/>
            </w:rPr>
          </w:pPr>
          <w:r w:rsidRPr="000729B4">
            <w:rPr>
              <w:rFonts w:asciiTheme="majorHAnsi" w:hAnsiTheme="majorHAnsi" w:cs="ArialMT"/>
              <w:sz w:val="18"/>
              <w:szCs w:val="18"/>
            </w:rPr>
            <w:t>Revidert dato:</w:t>
          </w:r>
        </w:p>
        <w:p w14:paraId="65ABD785" w14:textId="77777777" w:rsidR="00F6629B" w:rsidRPr="000729B4" w:rsidRDefault="0087213D" w:rsidP="000729B4">
          <w:pPr>
            <w:rPr>
              <w:rFonts w:asciiTheme="majorHAnsi" w:hAnsiTheme="majorHAnsi" w:cs="ArialMT"/>
              <w:sz w:val="18"/>
              <w:szCs w:val="18"/>
            </w:rPr>
          </w:pPr>
          <w:r w:rsidRPr="000729B4">
            <w:rPr>
              <w:rFonts w:asciiTheme="majorHAnsi" w:hAnsiTheme="majorHAnsi" w:cs="ArialMT"/>
              <w:sz w:val="18"/>
              <w:szCs w:val="18"/>
            </w:rPr>
            <w:t>Arkivsak:</w:t>
          </w:r>
          <w:bookmarkStart w:id="2" w:name="SAKSNR"/>
          <w:bookmarkStart w:id="3" w:name="NRISAK"/>
          <w:bookmarkEnd w:id="2"/>
          <w:bookmarkEnd w:id="3"/>
        </w:p>
        <w:p w14:paraId="0C77E75B" w14:textId="77777777" w:rsidR="00F6629B" w:rsidRPr="000729B4" w:rsidRDefault="0087213D" w:rsidP="000729B4">
          <w:pPr>
            <w:rPr>
              <w:rFonts w:asciiTheme="majorHAnsi" w:hAnsiTheme="majorHAnsi" w:cs="ArialMT"/>
              <w:sz w:val="18"/>
              <w:szCs w:val="18"/>
            </w:rPr>
          </w:pPr>
          <w:r w:rsidRPr="008875C9">
            <w:rPr>
              <w:rFonts w:asciiTheme="majorHAnsi" w:hAnsiTheme="majorHAnsi" w:cs="Arial-BoldMT"/>
              <w:bCs/>
              <w:sz w:val="18"/>
              <w:szCs w:val="18"/>
            </w:rPr>
            <w:t xml:space="preserve">Side </w:t>
          </w:r>
          <w:r w:rsidRPr="000729B4">
            <w:rPr>
              <w:rFonts w:asciiTheme="majorHAnsi" w:hAnsiTheme="majorHAnsi" w:cs="Arial-BoldMT"/>
              <w:bCs/>
              <w:sz w:val="18"/>
              <w:szCs w:val="18"/>
            </w:rPr>
            <w:fldChar w:fldCharType="begin"/>
          </w:r>
          <w:r w:rsidRPr="000729B4">
            <w:rPr>
              <w:rFonts w:asciiTheme="majorHAnsi" w:hAnsiTheme="majorHAnsi" w:cs="Arial-BoldMT"/>
              <w:bCs/>
              <w:sz w:val="18"/>
              <w:szCs w:val="18"/>
            </w:rPr>
            <w:instrText>PAGE  \* Arabic  \* MERGEFORMAT</w:instrText>
          </w:r>
          <w:r w:rsidRPr="000729B4">
            <w:rPr>
              <w:rFonts w:asciiTheme="majorHAnsi" w:hAnsiTheme="majorHAnsi" w:cs="Arial-BoldMT"/>
              <w:bCs/>
              <w:sz w:val="18"/>
              <w:szCs w:val="18"/>
            </w:rPr>
            <w:fldChar w:fldCharType="separate"/>
          </w:r>
          <w:r w:rsidRPr="008875C9">
            <w:rPr>
              <w:rFonts w:asciiTheme="majorHAnsi" w:hAnsiTheme="majorHAnsi" w:cs="Arial-BoldMT"/>
              <w:bCs/>
              <w:noProof/>
              <w:sz w:val="18"/>
              <w:szCs w:val="18"/>
            </w:rPr>
            <w:t>1</w:t>
          </w:r>
          <w:r w:rsidRPr="000729B4">
            <w:rPr>
              <w:rFonts w:asciiTheme="majorHAnsi" w:hAnsiTheme="majorHAnsi" w:cs="Arial-BoldMT"/>
              <w:bCs/>
              <w:sz w:val="18"/>
              <w:szCs w:val="18"/>
            </w:rPr>
            <w:fldChar w:fldCharType="end"/>
          </w:r>
          <w:r w:rsidRPr="008875C9">
            <w:rPr>
              <w:rFonts w:asciiTheme="majorHAnsi" w:hAnsiTheme="majorHAnsi" w:cs="Arial-BoldMT"/>
              <w:bCs/>
              <w:sz w:val="18"/>
              <w:szCs w:val="18"/>
            </w:rPr>
            <w:t xml:space="preserve"> av </w:t>
          </w:r>
          <w:r w:rsidRPr="000729B4">
            <w:rPr>
              <w:rFonts w:asciiTheme="majorHAnsi" w:hAnsiTheme="majorHAnsi" w:cs="Arial-BoldMT"/>
              <w:bCs/>
              <w:sz w:val="18"/>
              <w:szCs w:val="18"/>
            </w:rPr>
            <w:fldChar w:fldCharType="begin"/>
          </w:r>
          <w:r w:rsidRPr="000729B4">
            <w:rPr>
              <w:rFonts w:asciiTheme="majorHAnsi" w:hAnsiTheme="majorHAnsi" w:cs="Arial-BoldMT"/>
              <w:bCs/>
              <w:sz w:val="18"/>
              <w:szCs w:val="18"/>
            </w:rPr>
            <w:instrText>NUMPAGES  \* Arabic  \* MERGEFORMAT</w:instrText>
          </w:r>
          <w:r w:rsidRPr="000729B4">
            <w:rPr>
              <w:rFonts w:asciiTheme="majorHAnsi" w:hAnsiTheme="majorHAnsi" w:cs="Arial-BoldMT"/>
              <w:bCs/>
              <w:sz w:val="18"/>
              <w:szCs w:val="18"/>
            </w:rPr>
            <w:fldChar w:fldCharType="separate"/>
          </w:r>
          <w:r w:rsidRPr="008875C9">
            <w:rPr>
              <w:rFonts w:asciiTheme="majorHAnsi" w:hAnsiTheme="majorHAnsi" w:cs="Arial-BoldMT"/>
              <w:bCs/>
              <w:noProof/>
              <w:sz w:val="18"/>
              <w:szCs w:val="18"/>
            </w:rPr>
            <w:t>1</w:t>
          </w:r>
          <w:r w:rsidRPr="000729B4">
            <w:rPr>
              <w:rFonts w:asciiTheme="majorHAnsi" w:hAnsiTheme="majorHAnsi" w:cs="Arial-BoldMT"/>
              <w:bCs/>
              <w:sz w:val="18"/>
              <w:szCs w:val="18"/>
            </w:rPr>
            <w:fldChar w:fldCharType="end"/>
          </w:r>
        </w:p>
      </w:tc>
    </w:tr>
  </w:tbl>
  <w:p w14:paraId="04E99929" w14:textId="77777777" w:rsidR="00F6629B" w:rsidRDefault="00F6629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739984" w14:textId="77777777" w:rsidR="00EF034B" w:rsidRDefault="00EF034B" w:rsidP="000729B4">
      <w:r>
        <w:separator/>
      </w:r>
    </w:p>
  </w:footnote>
  <w:footnote w:type="continuationSeparator" w:id="0">
    <w:p w14:paraId="1E633178" w14:textId="77777777" w:rsidR="00EF034B" w:rsidRDefault="00EF034B" w:rsidP="000729B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FB151E" w14:textId="77777777" w:rsidR="00F6629B" w:rsidRPr="001F00C6" w:rsidRDefault="00896B91" w:rsidP="000729B4">
    <w:pPr>
      <w:pStyle w:val="Header"/>
      <w:jc w:val="left"/>
    </w:pPr>
    <w:r>
      <w:rPr>
        <w:noProof/>
      </w:rPr>
      <w:drawing>
        <wp:inline distT="0" distB="0" distL="0" distR="0" wp14:anchorId="3315E7B9" wp14:editId="5CC912DC">
          <wp:extent cx="1712976" cy="454152"/>
          <wp:effectExtent l="0" t="0" r="1905" b="3175"/>
          <wp:docPr id="1" name="Bilde 1" descr="Vestland fylkeskommu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Vestland fylkeskommune_RGB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12976" cy="45415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A8FC605E"/>
    <w:lvl w:ilvl="0">
      <w:start w:val="1"/>
      <w:numFmt w:val="bullet"/>
      <w:pStyle w:val="ListBulle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</w:abstractNum>
  <w:abstractNum w:abstractNumId="1" w15:restartNumberingAfterBreak="0">
    <w:nsid w:val="08747AC6"/>
    <w:multiLevelType w:val="hybridMultilevel"/>
    <w:tmpl w:val="845E70F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C499953"/>
    <w:multiLevelType w:val="hybridMultilevel"/>
    <w:tmpl w:val="FFFFFFFF"/>
    <w:lvl w:ilvl="0" w:tplc="81366AC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57A4D4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C8689E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8623CC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44A004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4EE3B8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894067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B521DD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6D2E99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B917526"/>
    <w:multiLevelType w:val="hybridMultilevel"/>
    <w:tmpl w:val="26144B4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E0505C1"/>
    <w:multiLevelType w:val="hybridMultilevel"/>
    <w:tmpl w:val="D66684B4"/>
    <w:lvl w:ilvl="0" w:tplc="0414000F">
      <w:start w:val="1"/>
      <w:numFmt w:val="decimal"/>
      <w:lvlText w:val="%1."/>
      <w:lvlJc w:val="left"/>
      <w:pPr>
        <w:ind w:left="360" w:hanging="360"/>
      </w:p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47957243"/>
    <w:multiLevelType w:val="hybridMultilevel"/>
    <w:tmpl w:val="FFFFFFFF"/>
    <w:lvl w:ilvl="0" w:tplc="CAD013B6">
      <w:start w:val="1"/>
      <w:numFmt w:val="bullet"/>
      <w:lvlText w:val=""/>
      <w:lvlJc w:val="left"/>
      <w:pPr>
        <w:ind w:left="720" w:hanging="360"/>
      </w:pPr>
      <w:rPr>
        <w:rFonts w:ascii="Wingdings" w:hAnsi="Wingdings" w:hint="default"/>
      </w:rPr>
    </w:lvl>
    <w:lvl w:ilvl="1" w:tplc="8042F32E">
      <w:start w:val="1"/>
      <w:numFmt w:val="bullet"/>
      <w:lvlText w:val=""/>
      <w:lvlJc w:val="left"/>
      <w:pPr>
        <w:ind w:left="1440" w:hanging="360"/>
      </w:pPr>
      <w:rPr>
        <w:rFonts w:ascii="Wingdings" w:hAnsi="Wingdings" w:hint="default"/>
      </w:rPr>
    </w:lvl>
    <w:lvl w:ilvl="2" w:tplc="D1B83222">
      <w:start w:val="1"/>
      <w:numFmt w:val="bullet"/>
      <w:lvlText w:val=""/>
      <w:lvlJc w:val="left"/>
      <w:pPr>
        <w:ind w:left="2160" w:hanging="360"/>
      </w:pPr>
      <w:rPr>
        <w:rFonts w:ascii="Wingdings" w:hAnsi="Wingdings" w:hint="default"/>
      </w:rPr>
    </w:lvl>
    <w:lvl w:ilvl="3" w:tplc="B4E404BC">
      <w:start w:val="1"/>
      <w:numFmt w:val="bullet"/>
      <w:lvlText w:val=""/>
      <w:lvlJc w:val="left"/>
      <w:pPr>
        <w:ind w:left="2880" w:hanging="360"/>
      </w:pPr>
      <w:rPr>
        <w:rFonts w:ascii="Wingdings" w:hAnsi="Wingdings" w:hint="default"/>
      </w:rPr>
    </w:lvl>
    <w:lvl w:ilvl="4" w:tplc="FCF6028E">
      <w:start w:val="1"/>
      <w:numFmt w:val="bullet"/>
      <w:lvlText w:val=""/>
      <w:lvlJc w:val="left"/>
      <w:pPr>
        <w:ind w:left="3600" w:hanging="360"/>
      </w:pPr>
      <w:rPr>
        <w:rFonts w:ascii="Wingdings" w:hAnsi="Wingdings" w:hint="default"/>
      </w:rPr>
    </w:lvl>
    <w:lvl w:ilvl="5" w:tplc="4A8EAAD6">
      <w:start w:val="1"/>
      <w:numFmt w:val="bullet"/>
      <w:lvlText w:val=""/>
      <w:lvlJc w:val="left"/>
      <w:pPr>
        <w:ind w:left="4320" w:hanging="360"/>
      </w:pPr>
      <w:rPr>
        <w:rFonts w:ascii="Wingdings" w:hAnsi="Wingdings" w:hint="default"/>
      </w:rPr>
    </w:lvl>
    <w:lvl w:ilvl="6" w:tplc="74C081F6">
      <w:start w:val="1"/>
      <w:numFmt w:val="bullet"/>
      <w:lvlText w:val=""/>
      <w:lvlJc w:val="left"/>
      <w:pPr>
        <w:ind w:left="5040" w:hanging="360"/>
      </w:pPr>
      <w:rPr>
        <w:rFonts w:ascii="Wingdings" w:hAnsi="Wingdings" w:hint="default"/>
      </w:rPr>
    </w:lvl>
    <w:lvl w:ilvl="7" w:tplc="260E689C">
      <w:start w:val="1"/>
      <w:numFmt w:val="bullet"/>
      <w:lvlText w:val=""/>
      <w:lvlJc w:val="left"/>
      <w:pPr>
        <w:ind w:left="5760" w:hanging="360"/>
      </w:pPr>
      <w:rPr>
        <w:rFonts w:ascii="Wingdings" w:hAnsi="Wingdings" w:hint="default"/>
      </w:rPr>
    </w:lvl>
    <w:lvl w:ilvl="8" w:tplc="B06A736E">
      <w:start w:val="1"/>
      <w:numFmt w:val="bullet"/>
      <w:lvlText w:val="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BF83563"/>
    <w:multiLevelType w:val="hybridMultilevel"/>
    <w:tmpl w:val="FFFFFFFF"/>
    <w:lvl w:ilvl="0" w:tplc="D63AEF0E">
      <w:start w:val="1"/>
      <w:numFmt w:val="bullet"/>
      <w:lvlText w:val=""/>
      <w:lvlJc w:val="left"/>
      <w:pPr>
        <w:ind w:left="720" w:hanging="360"/>
      </w:pPr>
      <w:rPr>
        <w:rFonts w:ascii="Wingdings" w:hAnsi="Wingdings" w:hint="default"/>
      </w:rPr>
    </w:lvl>
    <w:lvl w:ilvl="1" w:tplc="6E2E4D82">
      <w:start w:val="1"/>
      <w:numFmt w:val="bullet"/>
      <w:lvlText w:val=""/>
      <w:lvlJc w:val="left"/>
      <w:pPr>
        <w:ind w:left="1440" w:hanging="360"/>
      </w:pPr>
      <w:rPr>
        <w:rFonts w:ascii="Wingdings" w:hAnsi="Wingdings" w:hint="default"/>
      </w:rPr>
    </w:lvl>
    <w:lvl w:ilvl="2" w:tplc="F65E286C">
      <w:start w:val="1"/>
      <w:numFmt w:val="bullet"/>
      <w:lvlText w:val=""/>
      <w:lvlJc w:val="left"/>
      <w:pPr>
        <w:ind w:left="2160" w:hanging="360"/>
      </w:pPr>
      <w:rPr>
        <w:rFonts w:ascii="Wingdings" w:hAnsi="Wingdings" w:hint="default"/>
      </w:rPr>
    </w:lvl>
    <w:lvl w:ilvl="3" w:tplc="035E6690">
      <w:start w:val="1"/>
      <w:numFmt w:val="bullet"/>
      <w:lvlText w:val=""/>
      <w:lvlJc w:val="left"/>
      <w:pPr>
        <w:ind w:left="2880" w:hanging="360"/>
      </w:pPr>
      <w:rPr>
        <w:rFonts w:ascii="Wingdings" w:hAnsi="Wingdings" w:hint="default"/>
      </w:rPr>
    </w:lvl>
    <w:lvl w:ilvl="4" w:tplc="FD58DBD6">
      <w:start w:val="1"/>
      <w:numFmt w:val="bullet"/>
      <w:lvlText w:val=""/>
      <w:lvlJc w:val="left"/>
      <w:pPr>
        <w:ind w:left="3600" w:hanging="360"/>
      </w:pPr>
      <w:rPr>
        <w:rFonts w:ascii="Wingdings" w:hAnsi="Wingdings" w:hint="default"/>
      </w:rPr>
    </w:lvl>
    <w:lvl w:ilvl="5" w:tplc="5D922140">
      <w:start w:val="1"/>
      <w:numFmt w:val="bullet"/>
      <w:lvlText w:val=""/>
      <w:lvlJc w:val="left"/>
      <w:pPr>
        <w:ind w:left="4320" w:hanging="360"/>
      </w:pPr>
      <w:rPr>
        <w:rFonts w:ascii="Wingdings" w:hAnsi="Wingdings" w:hint="default"/>
      </w:rPr>
    </w:lvl>
    <w:lvl w:ilvl="6" w:tplc="1F72B526">
      <w:start w:val="1"/>
      <w:numFmt w:val="bullet"/>
      <w:lvlText w:val=""/>
      <w:lvlJc w:val="left"/>
      <w:pPr>
        <w:ind w:left="5040" w:hanging="360"/>
      </w:pPr>
      <w:rPr>
        <w:rFonts w:ascii="Wingdings" w:hAnsi="Wingdings" w:hint="default"/>
      </w:rPr>
    </w:lvl>
    <w:lvl w:ilvl="7" w:tplc="FB9415C2">
      <w:start w:val="1"/>
      <w:numFmt w:val="bullet"/>
      <w:lvlText w:val=""/>
      <w:lvlJc w:val="left"/>
      <w:pPr>
        <w:ind w:left="5760" w:hanging="360"/>
      </w:pPr>
      <w:rPr>
        <w:rFonts w:ascii="Wingdings" w:hAnsi="Wingdings" w:hint="default"/>
      </w:rPr>
    </w:lvl>
    <w:lvl w:ilvl="8" w:tplc="27CAD76E">
      <w:start w:val="1"/>
      <w:numFmt w:val="bullet"/>
      <w:lvlText w:val="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01593520">
    <w:abstractNumId w:val="2"/>
  </w:num>
  <w:num w:numId="2" w16cid:durableId="1510022441">
    <w:abstractNumId w:val="5"/>
  </w:num>
  <w:num w:numId="3" w16cid:durableId="1601332593">
    <w:abstractNumId w:val="6"/>
  </w:num>
  <w:num w:numId="4" w16cid:durableId="1287814991">
    <w:abstractNumId w:val="0"/>
  </w:num>
  <w:num w:numId="5" w16cid:durableId="883173964">
    <w:abstractNumId w:val="4"/>
  </w:num>
  <w:num w:numId="6" w16cid:durableId="2128621089">
    <w:abstractNumId w:val="3"/>
  </w:num>
  <w:num w:numId="7" w16cid:durableId="44704446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875C9"/>
    <w:rsid w:val="00001F1C"/>
    <w:rsid w:val="000729B4"/>
    <w:rsid w:val="00085B83"/>
    <w:rsid w:val="00091897"/>
    <w:rsid w:val="000C0B2F"/>
    <w:rsid w:val="000E35D9"/>
    <w:rsid w:val="00143F92"/>
    <w:rsid w:val="00152112"/>
    <w:rsid w:val="0015449B"/>
    <w:rsid w:val="001A61B6"/>
    <w:rsid w:val="002076D5"/>
    <w:rsid w:val="00304351"/>
    <w:rsid w:val="00357F2D"/>
    <w:rsid w:val="003950F9"/>
    <w:rsid w:val="003B02AC"/>
    <w:rsid w:val="003C0DDE"/>
    <w:rsid w:val="003C7AC0"/>
    <w:rsid w:val="004355F0"/>
    <w:rsid w:val="00454A6B"/>
    <w:rsid w:val="004566B2"/>
    <w:rsid w:val="00490FF9"/>
    <w:rsid w:val="004B6F6E"/>
    <w:rsid w:val="004E3111"/>
    <w:rsid w:val="004F347D"/>
    <w:rsid w:val="00503EDB"/>
    <w:rsid w:val="00507013"/>
    <w:rsid w:val="005663C1"/>
    <w:rsid w:val="005B1CD5"/>
    <w:rsid w:val="005F7DB0"/>
    <w:rsid w:val="00614602"/>
    <w:rsid w:val="0061736F"/>
    <w:rsid w:val="006439C0"/>
    <w:rsid w:val="00645E81"/>
    <w:rsid w:val="00687747"/>
    <w:rsid w:val="00711B17"/>
    <w:rsid w:val="0076573E"/>
    <w:rsid w:val="007B57DE"/>
    <w:rsid w:val="008041B6"/>
    <w:rsid w:val="00855C1B"/>
    <w:rsid w:val="008562FA"/>
    <w:rsid w:val="00862AD5"/>
    <w:rsid w:val="00870F97"/>
    <w:rsid w:val="0087213D"/>
    <w:rsid w:val="008875C9"/>
    <w:rsid w:val="00896B91"/>
    <w:rsid w:val="008B0EB3"/>
    <w:rsid w:val="008C2129"/>
    <w:rsid w:val="008F4E87"/>
    <w:rsid w:val="00962B31"/>
    <w:rsid w:val="0099483F"/>
    <w:rsid w:val="009E361B"/>
    <w:rsid w:val="009F1AFA"/>
    <w:rsid w:val="00A225F8"/>
    <w:rsid w:val="00A30905"/>
    <w:rsid w:val="00A90677"/>
    <w:rsid w:val="00AA6210"/>
    <w:rsid w:val="00B33A0B"/>
    <w:rsid w:val="00B53BE8"/>
    <w:rsid w:val="00B56C43"/>
    <w:rsid w:val="00B7608B"/>
    <w:rsid w:val="00BA22EC"/>
    <w:rsid w:val="00BA7849"/>
    <w:rsid w:val="00BD603D"/>
    <w:rsid w:val="00BE0BA5"/>
    <w:rsid w:val="00C22745"/>
    <w:rsid w:val="00C467C7"/>
    <w:rsid w:val="00C6091F"/>
    <w:rsid w:val="00C845C3"/>
    <w:rsid w:val="00CB6F0E"/>
    <w:rsid w:val="00CE3309"/>
    <w:rsid w:val="00CE56A2"/>
    <w:rsid w:val="00CF0222"/>
    <w:rsid w:val="00CF0255"/>
    <w:rsid w:val="00D06823"/>
    <w:rsid w:val="00D8534C"/>
    <w:rsid w:val="00DA4F1D"/>
    <w:rsid w:val="00DB5E1A"/>
    <w:rsid w:val="00DD0038"/>
    <w:rsid w:val="00DD1257"/>
    <w:rsid w:val="00E30675"/>
    <w:rsid w:val="00ED5ABA"/>
    <w:rsid w:val="00EF034B"/>
    <w:rsid w:val="00F30AFD"/>
    <w:rsid w:val="00F37C80"/>
    <w:rsid w:val="00F47210"/>
    <w:rsid w:val="00F6629B"/>
    <w:rsid w:val="00F737AF"/>
    <w:rsid w:val="00F76C9B"/>
    <w:rsid w:val="00FE77E5"/>
    <w:rsid w:val="01A04E5F"/>
    <w:rsid w:val="03CC86DB"/>
    <w:rsid w:val="064A7BD9"/>
    <w:rsid w:val="070567AB"/>
    <w:rsid w:val="08C3AFA0"/>
    <w:rsid w:val="0AB36A1F"/>
    <w:rsid w:val="0CA32DB6"/>
    <w:rsid w:val="0DEDB923"/>
    <w:rsid w:val="1259D72D"/>
    <w:rsid w:val="12CD2BCA"/>
    <w:rsid w:val="134E71DD"/>
    <w:rsid w:val="15198853"/>
    <w:rsid w:val="162BABAE"/>
    <w:rsid w:val="172945EA"/>
    <w:rsid w:val="191C3B66"/>
    <w:rsid w:val="1A5B3A70"/>
    <w:rsid w:val="1A9DB3D1"/>
    <w:rsid w:val="1D8EE160"/>
    <w:rsid w:val="1EEFDB81"/>
    <w:rsid w:val="23B39C54"/>
    <w:rsid w:val="2658EF57"/>
    <w:rsid w:val="27C500A8"/>
    <w:rsid w:val="2AE30BAE"/>
    <w:rsid w:val="2B5FBE3D"/>
    <w:rsid w:val="2ECA9E15"/>
    <w:rsid w:val="2EDACC2D"/>
    <w:rsid w:val="306566A8"/>
    <w:rsid w:val="32BFE490"/>
    <w:rsid w:val="3419E7C3"/>
    <w:rsid w:val="386EA77F"/>
    <w:rsid w:val="435EE2A4"/>
    <w:rsid w:val="4394D302"/>
    <w:rsid w:val="441A9807"/>
    <w:rsid w:val="44AC4C38"/>
    <w:rsid w:val="45C2F0FD"/>
    <w:rsid w:val="4650F741"/>
    <w:rsid w:val="46D5854E"/>
    <w:rsid w:val="478D1FEB"/>
    <w:rsid w:val="4800969B"/>
    <w:rsid w:val="4BBAA2B1"/>
    <w:rsid w:val="4E8EC226"/>
    <w:rsid w:val="4F816D62"/>
    <w:rsid w:val="507568F6"/>
    <w:rsid w:val="5107AB73"/>
    <w:rsid w:val="51A2D0CB"/>
    <w:rsid w:val="51DA1128"/>
    <w:rsid w:val="53A7C459"/>
    <w:rsid w:val="53EF2DE4"/>
    <w:rsid w:val="577D1F68"/>
    <w:rsid w:val="5BC6734F"/>
    <w:rsid w:val="5CF34334"/>
    <w:rsid w:val="5E14C617"/>
    <w:rsid w:val="5FC2B604"/>
    <w:rsid w:val="61401053"/>
    <w:rsid w:val="61C9133F"/>
    <w:rsid w:val="623640C4"/>
    <w:rsid w:val="63237435"/>
    <w:rsid w:val="6CD50E2D"/>
    <w:rsid w:val="6E22DFBC"/>
    <w:rsid w:val="6E9FEBAE"/>
    <w:rsid w:val="73E82801"/>
    <w:rsid w:val="75E7EE40"/>
    <w:rsid w:val="7E0A751E"/>
    <w:rsid w:val="7ED70B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7A92EC1"/>
  <w15:chartTrackingRefBased/>
  <w15:docId w15:val="{6943A0C2-D1A5-49EC-9FF1-BCDF023401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10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729B4"/>
    <w:pPr>
      <w:spacing w:after="0" w:line="240" w:lineRule="auto"/>
    </w:pPr>
    <w:rPr>
      <w:rFonts w:ascii="Roboto Light" w:eastAsia="Arial" w:hAnsi="Roboto Light" w:cs="Times New Roman"/>
      <w:sz w:val="20"/>
      <w:szCs w:val="24"/>
      <w:lang w:val="nn-NO" w:eastAsia="nn-NO"/>
    </w:rPr>
  </w:style>
  <w:style w:type="paragraph" w:styleId="Heading1">
    <w:name w:val="heading 1"/>
    <w:basedOn w:val="Normal"/>
    <w:next w:val="Normal"/>
    <w:link w:val="Heading1Char"/>
    <w:uiPriority w:val="9"/>
    <w:qFormat/>
    <w:rsid w:val="0076573E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C2A29" w:themeColor="text1"/>
      <w:sz w:val="40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6573E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C2A29" w:themeColor="text1"/>
      <w:sz w:val="32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6573E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C2A29" w:themeColor="text1"/>
      <w:sz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6573E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Cs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6573E"/>
    <w:rPr>
      <w:rFonts w:asciiTheme="majorHAnsi" w:eastAsiaTheme="majorEastAsia" w:hAnsiTheme="majorHAnsi" w:cstheme="majorBidi"/>
      <w:color w:val="2C2A29" w:themeColor="text1"/>
      <w:sz w:val="40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76573E"/>
    <w:rPr>
      <w:rFonts w:asciiTheme="majorHAnsi" w:eastAsiaTheme="majorEastAsia" w:hAnsiTheme="majorHAnsi" w:cstheme="majorBidi"/>
      <w:color w:val="2C2A29" w:themeColor="text1"/>
      <w:sz w:val="32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76573E"/>
    <w:rPr>
      <w:rFonts w:asciiTheme="majorHAnsi" w:eastAsiaTheme="majorEastAsia" w:hAnsiTheme="majorHAnsi" w:cstheme="majorBidi"/>
      <w:color w:val="2C2A29" w:themeColor="text1"/>
      <w:sz w:val="28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6573E"/>
    <w:rPr>
      <w:rFonts w:asciiTheme="majorHAnsi" w:eastAsiaTheme="majorEastAsia" w:hAnsiTheme="majorHAnsi" w:cstheme="majorBidi"/>
      <w:iCs/>
      <w:sz w:val="24"/>
    </w:rPr>
  </w:style>
  <w:style w:type="table" w:customStyle="1" w:styleId="Stil1">
    <w:name w:val="Stil1"/>
    <w:basedOn w:val="ListTable4-Accent1"/>
    <w:uiPriority w:val="99"/>
    <w:rsid w:val="00357F2D"/>
    <w:rPr>
      <w:sz w:val="20"/>
      <w:szCs w:val="20"/>
      <w:lang w:val="en-US" w:eastAsia="nb-NO"/>
    </w:rPr>
    <w:tblPr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single" w:sz="4" w:space="0" w:color="FFFFFF" w:themeColor="background1"/>
      </w:tblBorders>
    </w:tblPr>
    <w:tcPr>
      <w:shd w:val="clear" w:color="auto" w:fill="F2F2F2" w:themeFill="background1" w:themeFillShade="F2"/>
    </w:tcPr>
    <w:tblStylePr w:type="firstRow">
      <w:rPr>
        <w:rFonts w:asciiTheme="majorHAnsi" w:hAnsiTheme="majorHAnsi"/>
        <w:b/>
        <w:bCs/>
        <w:color w:val="2C2A29" w:themeColor="text1"/>
        <w:sz w:val="20"/>
      </w:rPr>
      <w:tblPr/>
      <w:tcPr>
        <w:tcBorders>
          <w:top w:val="single" w:sz="4" w:space="0" w:color="7F7F7F" w:themeColor="accent1"/>
          <w:left w:val="single" w:sz="4" w:space="0" w:color="7F7F7F" w:themeColor="accent1"/>
          <w:bottom w:val="single" w:sz="4" w:space="0" w:color="7F7F7F" w:themeColor="accent1"/>
          <w:right w:val="single" w:sz="4" w:space="0" w:color="7F7F7F" w:themeColor="accent1"/>
          <w:insideH w:val="nil"/>
        </w:tcBorders>
        <w:shd w:val="clear" w:color="auto" w:fill="7F7F7F" w:themeFill="accent1"/>
      </w:tcPr>
    </w:tblStylePr>
    <w:tblStylePr w:type="lastRow">
      <w:rPr>
        <w:b/>
        <w:bCs/>
      </w:rPr>
      <w:tblPr/>
      <w:tcPr>
        <w:tcBorders>
          <w:top w:val="double" w:sz="4" w:space="0" w:color="B2B2B2" w:themeColor="accent1" w:themeTint="99"/>
        </w:tcBorders>
        <w:shd w:val="clear" w:color="auto" w:fill="CBCBCB" w:themeFill="accent1" w:themeFillTint="66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E5E5" w:themeFill="accent1" w:themeFillTint="33"/>
      </w:tcPr>
    </w:tblStylePr>
    <w:tblStylePr w:type="band1Horz">
      <w:tblPr/>
      <w:tcPr>
        <w:shd w:val="clear" w:color="auto" w:fill="EAE9E8" w:themeFill="text1" w:themeFillTint="1A"/>
      </w:tcPr>
    </w:tblStylePr>
    <w:tblStylePr w:type="band2Horz">
      <w:tblPr/>
      <w:tcPr>
        <w:shd w:val="clear" w:color="auto" w:fill="CBC9C7" w:themeFill="text1" w:themeFillTint="40"/>
      </w:tcPr>
    </w:tblStylePr>
  </w:style>
  <w:style w:type="table" w:styleId="ListTable4-Accent1">
    <w:name w:val="List Table 4 Accent 1"/>
    <w:basedOn w:val="TableNormal"/>
    <w:uiPriority w:val="49"/>
    <w:rsid w:val="00357F2D"/>
    <w:pPr>
      <w:spacing w:after="0" w:line="240" w:lineRule="auto"/>
    </w:pPr>
    <w:tblPr>
      <w:tblStyleRowBandSize w:val="1"/>
      <w:tblStyleColBandSize w:val="1"/>
      <w:tblBorders>
        <w:top w:val="single" w:sz="4" w:space="0" w:color="B2B2B2" w:themeColor="accent1" w:themeTint="99"/>
        <w:left w:val="single" w:sz="4" w:space="0" w:color="B2B2B2" w:themeColor="accent1" w:themeTint="99"/>
        <w:bottom w:val="single" w:sz="4" w:space="0" w:color="B2B2B2" w:themeColor="accent1" w:themeTint="99"/>
        <w:right w:val="single" w:sz="4" w:space="0" w:color="B2B2B2" w:themeColor="accent1" w:themeTint="99"/>
        <w:insideH w:val="single" w:sz="4" w:space="0" w:color="B2B2B2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F7F7F" w:themeColor="accent1"/>
          <w:left w:val="single" w:sz="4" w:space="0" w:color="7F7F7F" w:themeColor="accent1"/>
          <w:bottom w:val="single" w:sz="4" w:space="0" w:color="7F7F7F" w:themeColor="accent1"/>
          <w:right w:val="single" w:sz="4" w:space="0" w:color="7F7F7F" w:themeColor="accent1"/>
          <w:insideH w:val="nil"/>
        </w:tcBorders>
        <w:shd w:val="clear" w:color="auto" w:fill="7F7F7F" w:themeFill="accent1"/>
      </w:tcPr>
    </w:tblStylePr>
    <w:tblStylePr w:type="lastRow">
      <w:rPr>
        <w:b/>
        <w:bCs/>
      </w:rPr>
      <w:tblPr/>
      <w:tcPr>
        <w:tcBorders>
          <w:top w:val="double" w:sz="4" w:space="0" w:color="B2B2B2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E5E5" w:themeFill="accent1" w:themeFillTint="33"/>
      </w:tcPr>
    </w:tblStylePr>
    <w:tblStylePr w:type="band1Horz">
      <w:tblPr/>
      <w:tcPr>
        <w:shd w:val="clear" w:color="auto" w:fill="E5E5E5" w:themeFill="accent1" w:themeFillTint="33"/>
      </w:tcPr>
    </w:tblStylePr>
  </w:style>
  <w:style w:type="table" w:customStyle="1" w:styleId="Vestland">
    <w:name w:val="Vestland"/>
    <w:basedOn w:val="ListTable4-Accent1"/>
    <w:uiPriority w:val="99"/>
    <w:rsid w:val="00357F2D"/>
    <w:rPr>
      <w:sz w:val="20"/>
    </w:rPr>
    <w:tblPr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single" w:sz="4" w:space="0" w:color="FFFFFF" w:themeColor="background1"/>
      </w:tblBorders>
    </w:tblPr>
    <w:tcPr>
      <w:shd w:val="clear" w:color="auto" w:fill="8EDDED" w:themeFill="accent4"/>
    </w:tcPr>
    <w:tblStylePr w:type="firstRow">
      <w:rPr>
        <w:rFonts w:ascii="Roboto" w:hAnsi="Roboto"/>
        <w:b/>
        <w:bCs/>
        <w:color w:val="FFFFFF" w:themeColor="background1"/>
        <w:sz w:val="20"/>
      </w:rPr>
      <w:tblPr/>
      <w:tcPr>
        <w:tcBorders>
          <w:top w:val="single" w:sz="4" w:space="0" w:color="7F7F7F" w:themeColor="accent1"/>
          <w:left w:val="single" w:sz="4" w:space="0" w:color="7F7F7F" w:themeColor="accent1"/>
          <w:bottom w:val="single" w:sz="4" w:space="0" w:color="7F7F7F" w:themeColor="accent1"/>
          <w:right w:val="single" w:sz="4" w:space="0" w:color="7F7F7F" w:themeColor="accent1"/>
          <w:insideH w:val="nil"/>
        </w:tcBorders>
        <w:shd w:val="clear" w:color="auto" w:fill="7F7F7F"/>
      </w:tcPr>
    </w:tblStylePr>
    <w:tblStylePr w:type="lastRow">
      <w:rPr>
        <w:b/>
        <w:bCs/>
        <w:color w:val="FFFFFF" w:themeColor="background1"/>
      </w:rPr>
      <w:tblPr/>
      <w:tcPr>
        <w:tcBorders>
          <w:top w:val="double" w:sz="4" w:space="0" w:color="B2B2B2" w:themeColor="accent1" w:themeTint="99"/>
        </w:tcBorders>
        <w:shd w:val="clear" w:color="auto" w:fill="7F7F7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1F1F7" w:themeFill="accent4" w:themeFillTint="66"/>
      </w:tcPr>
    </w:tblStylePr>
    <w:tblStylePr w:type="band1Horz">
      <w:tblPr/>
      <w:tcPr>
        <w:shd w:val="clear" w:color="auto" w:fill="E5E5E5" w:themeFill="accent1" w:themeFillTint="33"/>
      </w:tcPr>
    </w:tblStylePr>
    <w:tblStylePr w:type="band2Horz">
      <w:tblPr/>
      <w:tcPr>
        <w:shd w:val="clear" w:color="auto" w:fill="D1F1F7" w:themeFill="accent4" w:themeFillTint="66"/>
      </w:tcPr>
    </w:tblStylePr>
  </w:style>
  <w:style w:type="paragraph" w:styleId="Header">
    <w:name w:val="header"/>
    <w:basedOn w:val="Normal"/>
    <w:link w:val="HeaderChar"/>
    <w:uiPriority w:val="99"/>
    <w:unhideWhenUsed/>
    <w:qFormat/>
    <w:rsid w:val="000729B4"/>
    <w:pPr>
      <w:tabs>
        <w:tab w:val="center" w:pos="4536"/>
        <w:tab w:val="right" w:pos="9072"/>
      </w:tabs>
      <w:jc w:val="right"/>
    </w:pPr>
    <w:rPr>
      <w:sz w:val="16"/>
      <w:szCs w:val="16"/>
    </w:rPr>
  </w:style>
  <w:style w:type="character" w:customStyle="1" w:styleId="HeaderChar">
    <w:name w:val="Header Char"/>
    <w:basedOn w:val="DefaultParagraphFont"/>
    <w:link w:val="Header"/>
    <w:uiPriority w:val="99"/>
    <w:rsid w:val="000729B4"/>
    <w:rPr>
      <w:rFonts w:ascii="Arial" w:eastAsia="Arial" w:hAnsi="Arial" w:cs="Times New Roman"/>
      <w:sz w:val="16"/>
      <w:szCs w:val="16"/>
      <w:lang w:val="nn-NO" w:eastAsia="nn-NO"/>
    </w:rPr>
  </w:style>
  <w:style w:type="paragraph" w:styleId="Footer">
    <w:name w:val="footer"/>
    <w:basedOn w:val="Normal"/>
    <w:link w:val="FooterChar"/>
    <w:uiPriority w:val="99"/>
    <w:rsid w:val="00C22745"/>
    <w:pPr>
      <w:tabs>
        <w:tab w:val="center" w:pos="4536"/>
        <w:tab w:val="right" w:pos="9072"/>
      </w:tabs>
      <w:spacing w:line="264" w:lineRule="auto"/>
    </w:pPr>
    <w:rPr>
      <w:rFonts w:ascii="Roboto Slab" w:hAnsi="Roboto Slab"/>
      <w:sz w:val="18"/>
    </w:rPr>
  </w:style>
  <w:style w:type="character" w:customStyle="1" w:styleId="FooterChar">
    <w:name w:val="Footer Char"/>
    <w:basedOn w:val="DefaultParagraphFont"/>
    <w:link w:val="Footer"/>
    <w:uiPriority w:val="99"/>
    <w:rsid w:val="00C22745"/>
    <w:rPr>
      <w:rFonts w:ascii="Roboto Slab" w:eastAsia="Arial" w:hAnsi="Roboto Slab" w:cs="Times New Roman"/>
      <w:sz w:val="18"/>
      <w:szCs w:val="24"/>
      <w:lang w:val="nn-NO" w:eastAsia="nn-NO"/>
    </w:rPr>
  </w:style>
  <w:style w:type="paragraph" w:styleId="ListBullet">
    <w:name w:val="List Bullet"/>
    <w:basedOn w:val="Normal"/>
    <w:uiPriority w:val="10"/>
    <w:qFormat/>
    <w:rsid w:val="000729B4"/>
    <w:pPr>
      <w:numPr>
        <w:numId w:val="4"/>
      </w:numPr>
      <w:spacing w:after="6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0729B4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729B4"/>
    <w:rPr>
      <w:rFonts w:ascii="Segoe UI" w:eastAsia="Arial" w:hAnsi="Segoe UI" w:cs="Segoe UI"/>
      <w:sz w:val="18"/>
      <w:szCs w:val="18"/>
      <w:lang w:val="nn-NO" w:eastAsia="nn-NO"/>
    </w:rPr>
  </w:style>
  <w:style w:type="paragraph" w:styleId="ListParagraph">
    <w:name w:val="List Paragraph"/>
    <w:basedOn w:val="Normal"/>
    <w:uiPriority w:val="34"/>
    <w:qFormat/>
    <w:rsid w:val="000729B4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5B1CD5"/>
    <w:rPr>
      <w:color w:val="00709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B1CD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mailto:Bjorn.eivind.lunde@vlfk.no" TargetMode="External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mailto:otto.jensen@online.no" TargetMode="External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mailto:Jan.tore.rosenlund@vlfk.no" TargetMode="External"/><Relationship Id="rId5" Type="http://schemas.openxmlformats.org/officeDocument/2006/relationships/styles" Target="styles.xml"/><Relationship Id="rId15" Type="http://schemas.openxmlformats.org/officeDocument/2006/relationships/image" Target="media/image1.png"/><Relationship Id="rId10" Type="http://schemas.openxmlformats.org/officeDocument/2006/relationships/hyperlink" Target="mailto:Gro.brodahl.frederich@vlkf.no" TargetMode="External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mailto:Anond.viki@vlfk.no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O:\VLFK-maler\Intern%20mal%20rapport.dotx" TargetMode="External"/></Relationships>
</file>

<file path=word/theme/theme1.xml><?xml version="1.0" encoding="utf-8"?>
<a:theme xmlns:a="http://schemas.openxmlformats.org/drawingml/2006/main" name="vestland3">
  <a:themeElements>
    <a:clrScheme name="vestland">
      <a:dk1>
        <a:srgbClr val="2C2A29"/>
      </a:dk1>
      <a:lt1>
        <a:sysClr val="window" lastClr="FFFFFF"/>
      </a:lt1>
      <a:dk2>
        <a:srgbClr val="00BEAD"/>
      </a:dk2>
      <a:lt2>
        <a:srgbClr val="E0D268"/>
      </a:lt2>
      <a:accent1>
        <a:srgbClr val="7F7F7F"/>
      </a:accent1>
      <a:accent2>
        <a:srgbClr val="E2758F"/>
      </a:accent2>
      <a:accent3>
        <a:srgbClr val="B7DD79"/>
      </a:accent3>
      <a:accent4>
        <a:srgbClr val="8EDDED"/>
      </a:accent4>
      <a:accent5>
        <a:srgbClr val="CCA3D6"/>
      </a:accent5>
      <a:accent6>
        <a:srgbClr val="71CC98"/>
      </a:accent6>
      <a:hlink>
        <a:srgbClr val="007096"/>
      </a:hlink>
      <a:folHlink>
        <a:srgbClr val="CCA3D6"/>
      </a:folHlink>
    </a:clrScheme>
    <a:fontScheme name="vestland">
      <a:majorFont>
        <a:latin typeface="Roboto Slab"/>
        <a:ea typeface=""/>
        <a:cs typeface=""/>
      </a:majorFont>
      <a:minorFont>
        <a:latin typeface="Roboto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vestland3" id="{9D3C97AC-7019-4758-AB80-6C4046F76348}" vid="{3A931E51-A867-45C1-A66B-6F94D70031C7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Prosjekt xmlns="a3be91da-2c9c-4b39-9589-0e72280bcfde" xsi:nil="true"/>
    <lcf76f155ced4ddcb4097134ff3c332f xmlns="a3be91da-2c9c-4b39-9589-0e72280bcfde">
      <Terms xmlns="http://schemas.microsoft.com/office/infopath/2007/PartnerControls"/>
    </lcf76f155ced4ddcb4097134ff3c332f>
    <Finale xmlns="a3be91da-2c9c-4b39-9589-0e72280bcfde">true</Finale>
    <_ip_UnifiedCompliancePolicyProperties xmlns="http://schemas.microsoft.com/sharepoint/v3" xsi:nil="true"/>
    <TaxCatchAll xmlns="c5e2e9ed-a785-405f-92bf-ac9e26d83f24" xsi:nil="true"/>
    <Fag xmlns="a3be91da-2c9c-4b39-9589-0e72280bcfde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E9256AEE8A1E8F4EACA1EB1CCC82BF9A" ma:contentTypeVersion="24" ma:contentTypeDescription="Opprett et nytt dokument." ma:contentTypeScope="" ma:versionID="61924974777a95d3676e0bdec1fda208">
  <xsd:schema xmlns:xsd="http://www.w3.org/2001/XMLSchema" xmlns:xs="http://www.w3.org/2001/XMLSchema" xmlns:p="http://schemas.microsoft.com/office/2006/metadata/properties" xmlns:ns1="http://schemas.microsoft.com/sharepoint/v3" xmlns:ns2="a3be91da-2c9c-4b39-9589-0e72280bcfde" xmlns:ns3="c5e2e9ed-a785-405f-92bf-ac9e26d83f24" targetNamespace="http://schemas.microsoft.com/office/2006/metadata/properties" ma:root="true" ma:fieldsID="bd2aa4da0b16de18634e1368bdf9d7ba" ns1:_="" ns2:_="" ns3:_="">
    <xsd:import namespace="http://schemas.microsoft.com/sharepoint/v3"/>
    <xsd:import namespace="a3be91da-2c9c-4b39-9589-0e72280bcfde"/>
    <xsd:import namespace="c5e2e9ed-a785-405f-92bf-ac9e26d83f2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Location" minOccurs="0"/>
                <xsd:element ref="ns2:MediaServiceOCR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Finale" minOccurs="0"/>
                <xsd:element ref="ns1:_ip_UnifiedCompliancePolicyProperties" minOccurs="0"/>
                <xsd:element ref="ns1:_ip_UnifiedCompliancePolicyUIAction" minOccurs="0"/>
                <xsd:element ref="ns2:Fag" minOccurs="0"/>
                <xsd:element ref="ns2:Prosjekt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7" nillable="true" ma:displayName="Egenskaper for samordnet samsvarspolicy" ma:hidden="true" ma:internalName="_ip_UnifiedCompliancePolicyProperties">
      <xsd:simpleType>
        <xsd:restriction base="dms:Note"/>
      </xsd:simpleType>
    </xsd:element>
    <xsd:element name="_ip_UnifiedCompliancePolicyUIAction" ma:index="28" nillable="true" ma:displayName="UI-handling for samordnet samsvarspolicy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3be91da-2c9c-4b39-9589-0e72280bcfd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emerkelapper" ma:readOnly="false" ma:fieldId="{5cf76f15-5ced-4ddc-b409-7134ff3c332f}" ma:taxonomyMulti="true" ma:sspId="710104e5-5bbb-4c90-b6ff-9dd75380313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Finale" ma:index="26" nillable="true" ma:displayName="Finale" ma:default="1" ma:description="Ferdig" ma:format="Dropdown" ma:internalName="Finale">
      <xsd:simpleType>
        <xsd:restriction base="dms:Boolean"/>
      </xsd:simpleType>
    </xsd:element>
    <xsd:element name="Fag" ma:index="29" nillable="true" ma:displayName="Fag" ma:format="Dropdown" ma:internalName="Fag">
      <xsd:simpleType>
        <xsd:restriction base="dms:Choice">
          <xsd:enumeration value="ARK"/>
          <xsd:enumeration value="RIB"/>
          <xsd:enumeration value="RIG"/>
          <xsd:enumeration value="RIByFy"/>
          <xsd:enumeration value="RIAku"/>
          <xsd:enumeration value="RIBr"/>
          <xsd:enumeration value="RIVv"/>
          <xsd:enumeration value="RIVr"/>
          <xsd:enumeration value="RIE"/>
          <xsd:enumeration value="RIVA"/>
          <xsd:enumeration value="LARK"/>
          <xsd:enumeration value="Bassengteknisk"/>
          <xsd:enumeration value="RIM"/>
        </xsd:restriction>
      </xsd:simpleType>
    </xsd:element>
    <xsd:element name="Prosjekt" ma:index="30" nillable="true" ma:displayName="Prosjekt" ma:format="Dropdown" ma:internalName="Prosjekt">
      <xsd:simpleType>
        <xsd:restriction base="dms:Text">
          <xsd:maxLength value="255"/>
        </xsd:restriction>
      </xsd:simpleType>
    </xsd:element>
    <xsd:element name="MediaServiceBillingMetadata" ma:index="31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5e2e9ed-a785-405f-92bf-ac9e26d83f24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9a454407-945e-4f07-aeb0-b0b10189409a}" ma:internalName="TaxCatchAll" ma:showField="CatchAllData" ma:web="c5e2e9ed-a785-405f-92bf-ac9e26d83f2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E6C33881-3C53-41BA-BC17-3158BE4C896E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a3be91da-2c9c-4b39-9589-0e72280bcfde"/>
    <ds:schemaRef ds:uri="c5e2e9ed-a785-405f-92bf-ac9e26d83f24"/>
  </ds:schemaRefs>
</ds:datastoreItem>
</file>

<file path=customXml/itemProps2.xml><?xml version="1.0" encoding="utf-8"?>
<ds:datastoreItem xmlns:ds="http://schemas.openxmlformats.org/officeDocument/2006/customXml" ds:itemID="{85863F9E-8436-433F-9DF2-0060BE1AD1D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a3be91da-2c9c-4b39-9589-0e72280bcfde"/>
    <ds:schemaRef ds:uri="c5e2e9ed-a785-405f-92bf-ac9e26d83f2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9A867F8-15A1-44B3-8A10-EEE3C98B5FE0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5b14945b-0f87-40dd-acf3-5e5e21e6eb36}" enabled="0" method="" siteId="{5b14945b-0f87-40dd-acf3-5e5e21e6eb36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Intern mal rapport.dotx</Template>
  <TotalTime>2</TotalTime>
  <Pages>1</Pages>
  <Words>1055</Words>
  <Characters>6018</Characters>
  <Application>Microsoft Office Word</Application>
  <DocSecurity>4</DocSecurity>
  <Lines>50</Lines>
  <Paragraphs>14</Paragraphs>
  <ScaleCrop>false</ScaleCrop>
  <Company/>
  <LinksUpToDate>false</LinksUpToDate>
  <CharactersWithSpaces>7059</CharactersWithSpaces>
  <SharedDoc>false</SharedDoc>
  <HLinks>
    <vt:vector size="30" baseType="variant">
      <vt:variant>
        <vt:i4>3932250</vt:i4>
      </vt:variant>
      <vt:variant>
        <vt:i4>12</vt:i4>
      </vt:variant>
      <vt:variant>
        <vt:i4>0</vt:i4>
      </vt:variant>
      <vt:variant>
        <vt:i4>5</vt:i4>
      </vt:variant>
      <vt:variant>
        <vt:lpwstr>mailto:Anond.viki@vlfk.no</vt:lpwstr>
      </vt:variant>
      <vt:variant>
        <vt:lpwstr/>
      </vt:variant>
      <vt:variant>
        <vt:i4>6946881</vt:i4>
      </vt:variant>
      <vt:variant>
        <vt:i4>9</vt:i4>
      </vt:variant>
      <vt:variant>
        <vt:i4>0</vt:i4>
      </vt:variant>
      <vt:variant>
        <vt:i4>5</vt:i4>
      </vt:variant>
      <vt:variant>
        <vt:lpwstr>mailto:Bjorn.eivind.lunde@vlfk.no</vt:lpwstr>
      </vt:variant>
      <vt:variant>
        <vt:lpwstr/>
      </vt:variant>
      <vt:variant>
        <vt:i4>196732</vt:i4>
      </vt:variant>
      <vt:variant>
        <vt:i4>6</vt:i4>
      </vt:variant>
      <vt:variant>
        <vt:i4>0</vt:i4>
      </vt:variant>
      <vt:variant>
        <vt:i4>5</vt:i4>
      </vt:variant>
      <vt:variant>
        <vt:lpwstr>mailto:otto.jensen@online.no</vt:lpwstr>
      </vt:variant>
      <vt:variant>
        <vt:lpwstr/>
      </vt:variant>
      <vt:variant>
        <vt:i4>7274575</vt:i4>
      </vt:variant>
      <vt:variant>
        <vt:i4>3</vt:i4>
      </vt:variant>
      <vt:variant>
        <vt:i4>0</vt:i4>
      </vt:variant>
      <vt:variant>
        <vt:i4>5</vt:i4>
      </vt:variant>
      <vt:variant>
        <vt:lpwstr>mailto:Jan.tore.rosenlund@vlfk.no</vt:lpwstr>
      </vt:variant>
      <vt:variant>
        <vt:lpwstr/>
      </vt:variant>
      <vt:variant>
        <vt:i4>5308517</vt:i4>
      </vt:variant>
      <vt:variant>
        <vt:i4>0</vt:i4>
      </vt:variant>
      <vt:variant>
        <vt:i4>0</vt:i4>
      </vt:variant>
      <vt:variant>
        <vt:i4>5</vt:i4>
      </vt:variant>
      <vt:variant>
        <vt:lpwstr>mailto:Gro.brodahl.frederich@vlkf.no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Mona Engum</dc:creator>
  <cp:keywords/>
  <dc:description/>
  <cp:lastModifiedBy>Ivar Hjelland</cp:lastModifiedBy>
  <cp:revision>48</cp:revision>
  <cp:lastPrinted>2020-01-15T19:31:00Z</cp:lastPrinted>
  <dcterms:created xsi:type="dcterms:W3CDTF">2026-08-06T16:35:00Z</dcterms:created>
  <dcterms:modified xsi:type="dcterms:W3CDTF">2026-08-17T08:49:00Z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0x010100E9256AEE8A1E8F4EACA1EB1CCC82BF9A</vt:lpwstr>
  </property>
  <property fmtid="{D5CDD505-2E9C-101B-9397-08002B2CF9AE}" pid="3" name="MediaServiceImageTags">
    <vt:lpwstr/>
  </property>
</Properties>
</file>